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A5ED6A" w14:textId="77777777" w:rsidR="0078089A" w:rsidRPr="0078089A" w:rsidRDefault="0078089A" w:rsidP="0078089A">
      <w:pPr>
        <w:autoSpaceDE w:val="0"/>
        <w:autoSpaceDN w:val="0"/>
        <w:adjustRightInd w:val="0"/>
        <w:spacing w:line="360" w:lineRule="auto"/>
        <w:jc w:val="center"/>
        <w:rPr>
          <w:rFonts w:ascii="Century Gothic" w:hAnsi="Century Gothic" w:cs="Arial"/>
          <w:b/>
          <w:sz w:val="20"/>
          <w:szCs w:val="20"/>
        </w:rPr>
      </w:pPr>
      <w:r w:rsidRPr="0078089A">
        <w:rPr>
          <w:rFonts w:ascii="Century Gothic" w:hAnsi="Century Gothic" w:cs="Arial"/>
          <w:b/>
          <w:sz w:val="20"/>
          <w:szCs w:val="20"/>
        </w:rPr>
        <w:t>ANEXO I - A</w:t>
      </w:r>
    </w:p>
    <w:p w14:paraId="7191D319" w14:textId="68E9F952" w:rsidR="0078089A" w:rsidRPr="0078089A" w:rsidRDefault="0078089A" w:rsidP="0078089A">
      <w:pPr>
        <w:autoSpaceDE w:val="0"/>
        <w:autoSpaceDN w:val="0"/>
        <w:adjustRightInd w:val="0"/>
        <w:spacing w:line="360" w:lineRule="auto"/>
        <w:jc w:val="center"/>
        <w:rPr>
          <w:rFonts w:ascii="Century Gothic" w:hAnsi="Century Gothic" w:cs="Arial"/>
          <w:b/>
          <w:sz w:val="20"/>
          <w:szCs w:val="20"/>
        </w:rPr>
      </w:pPr>
      <w:r w:rsidRPr="0078089A">
        <w:rPr>
          <w:rFonts w:ascii="Century Gothic" w:hAnsi="Century Gothic" w:cs="Arial"/>
          <w:b/>
          <w:sz w:val="20"/>
          <w:szCs w:val="20"/>
        </w:rPr>
        <w:t>MINUTA DE PROPOSTA COMERCIAL</w:t>
      </w:r>
    </w:p>
    <w:p w14:paraId="143590D1" w14:textId="04A85944" w:rsidR="0078089A" w:rsidRPr="0078089A" w:rsidRDefault="0078089A" w:rsidP="0078089A">
      <w:pPr>
        <w:spacing w:line="360" w:lineRule="auto"/>
        <w:ind w:left="2123" w:right="-15" w:firstLine="709"/>
        <w:rPr>
          <w:rFonts w:ascii="Century Gothic" w:hAnsi="Century Gothic"/>
          <w:b/>
          <w:sz w:val="20"/>
          <w:szCs w:val="20"/>
        </w:rPr>
      </w:pPr>
      <w:r w:rsidRPr="0078089A">
        <w:rPr>
          <w:rFonts w:ascii="Century Gothic" w:hAnsi="Century Gothic"/>
          <w:b/>
          <w:sz w:val="20"/>
          <w:szCs w:val="20"/>
        </w:rPr>
        <w:t xml:space="preserve">PREGÃO ELETRÔNICO Nº </w:t>
      </w:r>
      <w:r w:rsidR="0002442B">
        <w:rPr>
          <w:rFonts w:ascii="Century Gothic" w:hAnsi="Century Gothic"/>
          <w:b/>
          <w:sz w:val="20"/>
          <w:szCs w:val="20"/>
        </w:rPr>
        <w:t>00</w:t>
      </w:r>
      <w:r w:rsidR="00427B7E">
        <w:rPr>
          <w:rFonts w:ascii="Century Gothic" w:hAnsi="Century Gothic"/>
          <w:b/>
          <w:sz w:val="20"/>
          <w:szCs w:val="20"/>
        </w:rPr>
        <w:t>6</w:t>
      </w:r>
      <w:r w:rsidRPr="0078089A">
        <w:rPr>
          <w:rFonts w:ascii="Century Gothic" w:hAnsi="Century Gothic"/>
          <w:b/>
          <w:sz w:val="20"/>
          <w:szCs w:val="20"/>
        </w:rPr>
        <w:t>/202</w:t>
      </w:r>
      <w:r w:rsidR="0002442B">
        <w:rPr>
          <w:rFonts w:ascii="Century Gothic" w:hAnsi="Century Gothic"/>
          <w:b/>
          <w:sz w:val="20"/>
          <w:szCs w:val="20"/>
        </w:rPr>
        <w:t>2</w:t>
      </w:r>
    </w:p>
    <w:p w14:paraId="730EA750" w14:textId="77777777" w:rsidR="0078089A" w:rsidRPr="0086435B" w:rsidRDefault="0078089A" w:rsidP="0078089A">
      <w:pPr>
        <w:autoSpaceDE w:val="0"/>
        <w:autoSpaceDN w:val="0"/>
        <w:adjustRightInd w:val="0"/>
        <w:jc w:val="center"/>
        <w:rPr>
          <w:rFonts w:ascii="Century Gothic" w:hAnsi="Century Gothic" w:cs="Arial"/>
          <w:b/>
        </w:rPr>
      </w:pPr>
    </w:p>
    <w:p w14:paraId="6E01254A" w14:textId="7C409222" w:rsidR="0078089A" w:rsidRDefault="0078089A" w:rsidP="0078089A">
      <w:pPr>
        <w:jc w:val="both"/>
        <w:rPr>
          <w:rFonts w:ascii="Century Gothic" w:hAnsi="Century Gothic" w:cs="Arial"/>
          <w:sz w:val="20"/>
          <w:shd w:val="clear" w:color="auto" w:fill="FFFFFF"/>
        </w:rPr>
      </w:pPr>
      <w:r w:rsidRPr="00427B7E">
        <w:rPr>
          <w:rFonts w:ascii="Century Gothic" w:hAnsi="Century Gothic" w:cs="Arial"/>
          <w:b/>
          <w:sz w:val="20"/>
        </w:rPr>
        <w:t>OBJETO:</w:t>
      </w:r>
      <w:r w:rsidRPr="0078089A">
        <w:rPr>
          <w:rFonts w:ascii="Century Gothic" w:hAnsi="Century Gothic" w:cs="Arial"/>
          <w:sz w:val="20"/>
        </w:rPr>
        <w:t xml:space="preserve"> </w:t>
      </w:r>
      <w:r w:rsidR="00427B7E" w:rsidRPr="00427B7E">
        <w:rPr>
          <w:rFonts w:ascii="Century Gothic" w:hAnsi="Century Gothic" w:cs="Arial"/>
          <w:sz w:val="20"/>
          <w:shd w:val="clear" w:color="auto" w:fill="FFFFFF"/>
        </w:rPr>
        <w:t>Registro de Preços para futura e eventual aquisição de testes rápido de antígeno para detecção da Covid-19, atendendo as demandas de emergência em Saúde Pública causadas pelo surto do CORONAVIRUS nos municípios consorciados ao CISAMAPI.</w:t>
      </w:r>
    </w:p>
    <w:p w14:paraId="54330A47" w14:textId="77777777" w:rsidR="00427B7E" w:rsidRPr="0078089A" w:rsidRDefault="00427B7E" w:rsidP="0078089A">
      <w:pPr>
        <w:jc w:val="both"/>
        <w:rPr>
          <w:rFonts w:ascii="Century Gothic" w:hAnsi="Century Gothic" w:cs="Arial"/>
          <w:sz w:val="20"/>
        </w:rPr>
      </w:pPr>
    </w:p>
    <w:p w14:paraId="3D007581" w14:textId="77777777" w:rsidR="0078089A" w:rsidRPr="0078089A" w:rsidRDefault="0078089A" w:rsidP="0078089A">
      <w:pPr>
        <w:jc w:val="both"/>
        <w:rPr>
          <w:rFonts w:ascii="Century Gothic" w:hAnsi="Century Gothic" w:cs="Arial"/>
          <w:sz w:val="20"/>
        </w:rPr>
      </w:pPr>
      <w:r w:rsidRPr="0078089A">
        <w:rPr>
          <w:rFonts w:ascii="Century Gothic" w:hAnsi="Century Gothic" w:cs="Arial"/>
          <w:sz w:val="20"/>
        </w:rPr>
        <w:t>Razão social:</w:t>
      </w:r>
    </w:p>
    <w:p w14:paraId="55A8A5D0" w14:textId="77777777" w:rsidR="0078089A" w:rsidRPr="0078089A" w:rsidRDefault="0078089A" w:rsidP="0078089A">
      <w:pPr>
        <w:jc w:val="both"/>
        <w:rPr>
          <w:rFonts w:ascii="Century Gothic" w:hAnsi="Century Gothic" w:cs="Arial"/>
          <w:sz w:val="20"/>
        </w:rPr>
      </w:pPr>
      <w:r w:rsidRPr="0078089A">
        <w:rPr>
          <w:rFonts w:ascii="Century Gothic" w:hAnsi="Century Gothic" w:cs="Arial"/>
          <w:sz w:val="20"/>
        </w:rPr>
        <w:t>CNPJ:</w:t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</w:p>
    <w:p w14:paraId="41EDEF22" w14:textId="77777777" w:rsidR="0078089A" w:rsidRPr="0078089A" w:rsidRDefault="0078089A" w:rsidP="0078089A">
      <w:pPr>
        <w:jc w:val="both"/>
        <w:rPr>
          <w:rFonts w:ascii="Century Gothic" w:hAnsi="Century Gothic" w:cs="Arial"/>
          <w:sz w:val="20"/>
        </w:rPr>
      </w:pPr>
      <w:r w:rsidRPr="0078089A">
        <w:rPr>
          <w:rFonts w:ascii="Century Gothic" w:hAnsi="Century Gothic" w:cs="Arial"/>
          <w:sz w:val="20"/>
        </w:rPr>
        <w:t>Endereço completo:</w:t>
      </w:r>
    </w:p>
    <w:p w14:paraId="5FFBCBA2" w14:textId="01FFD60F" w:rsidR="0078089A" w:rsidRPr="0078089A" w:rsidRDefault="0078089A" w:rsidP="0078089A">
      <w:pPr>
        <w:jc w:val="both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E</w:t>
      </w:r>
      <w:r w:rsidRPr="0078089A">
        <w:rPr>
          <w:rFonts w:ascii="Century Gothic" w:hAnsi="Century Gothic" w:cs="Arial"/>
          <w:sz w:val="20"/>
        </w:rPr>
        <w:t>-mail:</w:t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  <w:t>Telefone/Fax:</w:t>
      </w:r>
    </w:p>
    <w:p w14:paraId="7DED9873" w14:textId="0AF416B7" w:rsidR="0002442B" w:rsidRDefault="0002442B" w:rsidP="0078089A">
      <w:pPr>
        <w:widowControl/>
        <w:autoSpaceDE w:val="0"/>
        <w:spacing w:before="120" w:after="120" w:line="276" w:lineRule="auto"/>
        <w:jc w:val="both"/>
        <w:rPr>
          <w:rFonts w:ascii="Century Gothic" w:hAnsi="Century Gothic" w:cs="Arial"/>
          <w:b/>
          <w:color w:val="000000"/>
          <w:sz w:val="21"/>
          <w:szCs w:val="21"/>
        </w:rPr>
      </w:pPr>
      <w:bookmarkStart w:id="0" w:name="_Hlk37939001"/>
    </w:p>
    <w:tbl>
      <w:tblPr>
        <w:tblW w:w="5315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9"/>
        <w:gridCol w:w="977"/>
        <w:gridCol w:w="3630"/>
        <w:gridCol w:w="697"/>
        <w:gridCol w:w="977"/>
        <w:gridCol w:w="1119"/>
        <w:gridCol w:w="1674"/>
      </w:tblGrid>
      <w:tr w:rsidR="00427B7E" w:rsidRPr="00427B7E" w14:paraId="08982D5D" w14:textId="77777777" w:rsidTr="006A6EBB">
        <w:trPr>
          <w:trHeight w:val="540"/>
        </w:trPr>
        <w:tc>
          <w:tcPr>
            <w:tcW w:w="290" w:type="pct"/>
            <w:shd w:val="clear" w:color="000000" w:fill="DDD9C4"/>
            <w:noWrap/>
            <w:vAlign w:val="center"/>
            <w:hideMark/>
          </w:tcPr>
          <w:p w14:paraId="25926D5D" w14:textId="77777777" w:rsidR="00427B7E" w:rsidRPr="00427B7E" w:rsidRDefault="00427B7E" w:rsidP="006A6EBB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pt-BR"/>
              </w:rPr>
            </w:pPr>
            <w:r w:rsidRPr="00427B7E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507" w:type="pct"/>
            <w:shd w:val="clear" w:color="000000" w:fill="DDD9C4"/>
            <w:noWrap/>
            <w:vAlign w:val="center"/>
            <w:hideMark/>
          </w:tcPr>
          <w:p w14:paraId="7D7A4DA4" w14:textId="77777777" w:rsidR="00427B7E" w:rsidRPr="00427B7E" w:rsidRDefault="00427B7E" w:rsidP="006A6EBB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pt-BR"/>
              </w:rPr>
            </w:pPr>
            <w:r w:rsidRPr="00427B7E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pt-BR"/>
              </w:rPr>
              <w:t>CATMAT</w:t>
            </w:r>
          </w:p>
        </w:tc>
        <w:tc>
          <w:tcPr>
            <w:tcW w:w="1884" w:type="pct"/>
            <w:shd w:val="clear" w:color="000000" w:fill="DDD9C4"/>
            <w:noWrap/>
            <w:vAlign w:val="center"/>
            <w:hideMark/>
          </w:tcPr>
          <w:p w14:paraId="58018A02" w14:textId="77777777" w:rsidR="00427B7E" w:rsidRPr="00427B7E" w:rsidRDefault="00427B7E" w:rsidP="006A6EBB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pt-BR"/>
              </w:rPr>
            </w:pPr>
            <w:r w:rsidRPr="00427B7E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pt-BR"/>
              </w:rPr>
              <w:t>DESCRIÇÃO DETALHADA</w:t>
            </w:r>
          </w:p>
        </w:tc>
        <w:tc>
          <w:tcPr>
            <w:tcW w:w="362" w:type="pct"/>
            <w:shd w:val="clear" w:color="000000" w:fill="DDD9C4"/>
            <w:noWrap/>
            <w:vAlign w:val="center"/>
            <w:hideMark/>
          </w:tcPr>
          <w:p w14:paraId="4E184B43" w14:textId="77777777" w:rsidR="00427B7E" w:rsidRPr="00427B7E" w:rsidRDefault="00427B7E" w:rsidP="006A6EBB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pt-BR"/>
              </w:rPr>
            </w:pPr>
            <w:r w:rsidRPr="00427B7E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pt-BR"/>
              </w:rPr>
              <w:t>UNID</w:t>
            </w:r>
          </w:p>
        </w:tc>
        <w:tc>
          <w:tcPr>
            <w:tcW w:w="507" w:type="pct"/>
            <w:shd w:val="clear" w:color="000000" w:fill="DDD9C4"/>
            <w:noWrap/>
            <w:vAlign w:val="center"/>
            <w:hideMark/>
          </w:tcPr>
          <w:p w14:paraId="150C2FB2" w14:textId="77777777" w:rsidR="00427B7E" w:rsidRPr="00427B7E" w:rsidRDefault="00427B7E" w:rsidP="006A6EBB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pt-BR"/>
              </w:rPr>
            </w:pPr>
            <w:r w:rsidRPr="00427B7E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pt-BR"/>
              </w:rPr>
              <w:t>QTDE</w:t>
            </w:r>
          </w:p>
        </w:tc>
        <w:tc>
          <w:tcPr>
            <w:tcW w:w="581" w:type="pct"/>
            <w:shd w:val="clear" w:color="000000" w:fill="DDD9C4"/>
            <w:vAlign w:val="center"/>
            <w:hideMark/>
          </w:tcPr>
          <w:p w14:paraId="0F8E77CA" w14:textId="77777777" w:rsidR="00427B7E" w:rsidRPr="00427B7E" w:rsidRDefault="00427B7E" w:rsidP="006A6EBB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pt-BR"/>
              </w:rPr>
            </w:pPr>
            <w:r w:rsidRPr="00427B7E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pt-BR"/>
              </w:rPr>
              <w:t>PREÇO UNITÁ</w:t>
            </w:r>
            <w:bookmarkStart w:id="1" w:name="_GoBack"/>
            <w:bookmarkEnd w:id="1"/>
            <w:r w:rsidRPr="00427B7E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pt-BR"/>
              </w:rPr>
              <w:t>RIO</w:t>
            </w:r>
          </w:p>
        </w:tc>
        <w:tc>
          <w:tcPr>
            <w:tcW w:w="869" w:type="pct"/>
            <w:shd w:val="clear" w:color="000000" w:fill="DDD9C4"/>
            <w:vAlign w:val="center"/>
          </w:tcPr>
          <w:p w14:paraId="679635BB" w14:textId="77777777" w:rsidR="00427B7E" w:rsidRPr="00427B7E" w:rsidRDefault="00427B7E" w:rsidP="006A6EBB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pt-BR"/>
              </w:rPr>
            </w:pPr>
            <w:r w:rsidRPr="00427B7E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pt-BR"/>
              </w:rPr>
              <w:t>PREÇO TOTAL</w:t>
            </w:r>
          </w:p>
        </w:tc>
      </w:tr>
      <w:tr w:rsidR="00427B7E" w:rsidRPr="00427B7E" w14:paraId="4F1C1539" w14:textId="77777777" w:rsidTr="006A6EBB">
        <w:trPr>
          <w:trHeight w:val="810"/>
        </w:trPr>
        <w:tc>
          <w:tcPr>
            <w:tcW w:w="290" w:type="pct"/>
            <w:shd w:val="clear" w:color="auto" w:fill="auto"/>
            <w:vAlign w:val="center"/>
            <w:hideMark/>
          </w:tcPr>
          <w:p w14:paraId="511107E0" w14:textId="77777777" w:rsidR="00427B7E" w:rsidRPr="00427B7E" w:rsidRDefault="00427B7E" w:rsidP="006A6EBB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pt-BR"/>
              </w:rPr>
            </w:pPr>
            <w:r w:rsidRPr="00427B7E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14:paraId="1567F3F8" w14:textId="77777777" w:rsidR="00427B7E" w:rsidRPr="00427B7E" w:rsidRDefault="00427B7E" w:rsidP="006A6EBB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pt-BR"/>
              </w:rPr>
            </w:pPr>
            <w:r w:rsidRPr="00427B7E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pt-BR"/>
              </w:rPr>
              <w:t>467047</w:t>
            </w:r>
          </w:p>
        </w:tc>
        <w:tc>
          <w:tcPr>
            <w:tcW w:w="1884" w:type="pct"/>
            <w:shd w:val="clear" w:color="auto" w:fill="auto"/>
            <w:vAlign w:val="bottom"/>
            <w:hideMark/>
          </w:tcPr>
          <w:p w14:paraId="50073188" w14:textId="77777777" w:rsidR="00427B7E" w:rsidRPr="00427B7E" w:rsidRDefault="00427B7E" w:rsidP="006A6EBB">
            <w:pPr>
              <w:spacing w:before="120" w:after="120" w:line="276" w:lineRule="auto"/>
              <w:jc w:val="both"/>
              <w:rPr>
                <w:sz w:val="20"/>
                <w:szCs w:val="20"/>
              </w:rPr>
            </w:pPr>
            <w:r w:rsidRPr="00427B7E">
              <w:rPr>
                <w:sz w:val="20"/>
                <w:szCs w:val="20"/>
              </w:rPr>
              <w:t xml:space="preserve">Teste COVID Antígeno (Detecção de Antígeno – Exame feito por </w:t>
            </w:r>
            <w:proofErr w:type="spellStart"/>
            <w:r w:rsidRPr="00427B7E">
              <w:rPr>
                <w:sz w:val="20"/>
                <w:szCs w:val="20"/>
              </w:rPr>
              <w:t>swab</w:t>
            </w:r>
            <w:proofErr w:type="spellEnd"/>
            <w:r w:rsidRPr="00427B7E">
              <w:rPr>
                <w:sz w:val="20"/>
                <w:szCs w:val="20"/>
              </w:rPr>
              <w:t xml:space="preserve"> nasal)</w:t>
            </w:r>
          </w:p>
          <w:p w14:paraId="3F041057" w14:textId="77777777" w:rsidR="00427B7E" w:rsidRPr="00427B7E" w:rsidRDefault="00427B7E" w:rsidP="006A6EBB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pt-BR"/>
              </w:rPr>
            </w:pPr>
            <w:r w:rsidRPr="00427B7E">
              <w:rPr>
                <w:sz w:val="20"/>
                <w:szCs w:val="20"/>
              </w:rPr>
              <w:t xml:space="preserve">Reagente para diagnóstico clínico 7, tipo: conjunto completo, tipo de análise: qualitativa de antígenos de SARS-CoV-2 (COVID-19), apresentação: teste, método: </w:t>
            </w:r>
            <w:proofErr w:type="spellStart"/>
            <w:r w:rsidRPr="00427B7E">
              <w:rPr>
                <w:sz w:val="20"/>
                <w:szCs w:val="20"/>
              </w:rPr>
              <w:t>imunocromatografia</w:t>
            </w:r>
            <w:proofErr w:type="spellEnd"/>
            <w:r w:rsidRPr="00427B7E">
              <w:rPr>
                <w:sz w:val="20"/>
                <w:szCs w:val="20"/>
              </w:rPr>
              <w:t xml:space="preserve">. Descrição complementar: Teste Rápido AntiSARS-CoV-2 COVID-19, para detecção de antígenos (Ag), especificidade igual ou superior a 99%; Sensibilidade igual ou superior a 95%. Amostra: </w:t>
            </w:r>
            <w:proofErr w:type="spellStart"/>
            <w:r w:rsidRPr="00427B7E">
              <w:rPr>
                <w:sz w:val="20"/>
                <w:szCs w:val="20"/>
              </w:rPr>
              <w:t>swab</w:t>
            </w:r>
            <w:proofErr w:type="spellEnd"/>
            <w:r w:rsidRPr="00427B7E">
              <w:rPr>
                <w:sz w:val="20"/>
                <w:szCs w:val="20"/>
              </w:rPr>
              <w:t xml:space="preserve"> nasal/</w:t>
            </w:r>
            <w:proofErr w:type="spellStart"/>
            <w:r w:rsidRPr="00427B7E">
              <w:rPr>
                <w:sz w:val="20"/>
                <w:szCs w:val="20"/>
              </w:rPr>
              <w:t>swab</w:t>
            </w:r>
            <w:proofErr w:type="spellEnd"/>
            <w:r w:rsidRPr="00427B7E">
              <w:rPr>
                <w:sz w:val="20"/>
                <w:szCs w:val="20"/>
              </w:rPr>
              <w:t xml:space="preserve"> de nasofaringe. Kit: acompanha </w:t>
            </w:r>
            <w:proofErr w:type="spellStart"/>
            <w:r w:rsidRPr="00427B7E">
              <w:rPr>
                <w:sz w:val="20"/>
                <w:szCs w:val="20"/>
              </w:rPr>
              <w:t>swab</w:t>
            </w:r>
            <w:proofErr w:type="spellEnd"/>
            <w:r w:rsidRPr="00427B7E">
              <w:rPr>
                <w:sz w:val="20"/>
                <w:szCs w:val="20"/>
              </w:rPr>
              <w:t xml:space="preserve"> para coleta. Teste aprovado pela Anvisa e com validade mínima de 12 meses.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19F39C98" w14:textId="77777777" w:rsidR="00427B7E" w:rsidRPr="00427B7E" w:rsidRDefault="00427B7E" w:rsidP="006A6EBB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pt-BR"/>
              </w:rPr>
            </w:pPr>
            <w:r w:rsidRPr="00427B7E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pt-BR"/>
              </w:rPr>
              <w:t>UNID</w:t>
            </w:r>
          </w:p>
        </w:tc>
        <w:tc>
          <w:tcPr>
            <w:tcW w:w="507" w:type="pct"/>
            <w:shd w:val="clear" w:color="auto" w:fill="auto"/>
            <w:noWrap/>
            <w:vAlign w:val="center"/>
          </w:tcPr>
          <w:p w14:paraId="31CB3588" w14:textId="77777777" w:rsidR="00427B7E" w:rsidRPr="00427B7E" w:rsidRDefault="00427B7E" w:rsidP="006A6EBB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pt-BR"/>
              </w:rPr>
            </w:pPr>
            <w:r w:rsidRPr="00427B7E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pt-BR"/>
              </w:rPr>
              <w:t>55.100</w:t>
            </w:r>
          </w:p>
        </w:tc>
        <w:tc>
          <w:tcPr>
            <w:tcW w:w="581" w:type="pct"/>
            <w:shd w:val="clear" w:color="auto" w:fill="auto"/>
            <w:noWrap/>
            <w:vAlign w:val="center"/>
          </w:tcPr>
          <w:p w14:paraId="5BD172BA" w14:textId="01300658" w:rsidR="00427B7E" w:rsidRPr="00427B7E" w:rsidRDefault="00427B7E" w:rsidP="006A6EBB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869" w:type="pct"/>
            <w:vAlign w:val="center"/>
          </w:tcPr>
          <w:p w14:paraId="0D2B3EFD" w14:textId="09AB06C9" w:rsidR="00427B7E" w:rsidRPr="00427B7E" w:rsidRDefault="00427B7E" w:rsidP="006A6EBB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pt-BR"/>
              </w:rPr>
            </w:pPr>
          </w:p>
        </w:tc>
      </w:tr>
      <w:tr w:rsidR="00427B7E" w:rsidRPr="00427B7E" w14:paraId="3CA10E36" w14:textId="77777777" w:rsidTr="006A6EBB">
        <w:trPr>
          <w:trHeight w:val="607"/>
        </w:trPr>
        <w:tc>
          <w:tcPr>
            <w:tcW w:w="4131" w:type="pct"/>
            <w:gridSpan w:val="6"/>
            <w:shd w:val="clear" w:color="auto" w:fill="auto"/>
            <w:vAlign w:val="center"/>
          </w:tcPr>
          <w:p w14:paraId="03671715" w14:textId="77777777" w:rsidR="00427B7E" w:rsidRPr="00427B7E" w:rsidRDefault="00427B7E" w:rsidP="006A6EBB">
            <w:pPr>
              <w:widowControl/>
              <w:jc w:val="center"/>
              <w:rPr>
                <w:rFonts w:ascii="Century Gothic" w:eastAsia="Times New Roman" w:hAnsi="Century Gothic" w:cs="Calibri"/>
                <w:b/>
                <w:color w:val="000000"/>
                <w:sz w:val="20"/>
                <w:szCs w:val="20"/>
                <w:lang w:eastAsia="pt-BR"/>
              </w:rPr>
            </w:pPr>
            <w:r w:rsidRPr="00427B7E">
              <w:rPr>
                <w:rFonts w:ascii="Century Gothic" w:eastAsia="Times New Roman" w:hAnsi="Century Gothic" w:cs="Calibri"/>
                <w:b/>
                <w:color w:val="000000"/>
                <w:sz w:val="20"/>
                <w:szCs w:val="20"/>
                <w:lang w:eastAsia="pt-BR"/>
              </w:rPr>
              <w:t>TOTAL</w:t>
            </w:r>
          </w:p>
        </w:tc>
        <w:tc>
          <w:tcPr>
            <w:tcW w:w="869" w:type="pct"/>
            <w:vAlign w:val="center"/>
          </w:tcPr>
          <w:p w14:paraId="24ED3F45" w14:textId="2A700FB9" w:rsidR="00427B7E" w:rsidRPr="00427B7E" w:rsidRDefault="00427B7E" w:rsidP="006A6EBB">
            <w:pPr>
              <w:widowControl/>
              <w:jc w:val="center"/>
              <w:rPr>
                <w:rFonts w:ascii="Century Gothic" w:hAnsi="Century Gothic" w:cs="Calibri"/>
                <w:b/>
                <w:color w:val="000000"/>
                <w:sz w:val="20"/>
                <w:szCs w:val="20"/>
              </w:rPr>
            </w:pPr>
          </w:p>
        </w:tc>
      </w:tr>
    </w:tbl>
    <w:p w14:paraId="51181D48" w14:textId="77777777" w:rsidR="00427B7E" w:rsidRDefault="00427B7E" w:rsidP="0078089A">
      <w:pPr>
        <w:widowControl/>
        <w:autoSpaceDE w:val="0"/>
        <w:spacing w:before="120" w:after="120" w:line="276" w:lineRule="auto"/>
        <w:jc w:val="both"/>
        <w:rPr>
          <w:rFonts w:ascii="Century Gothic" w:hAnsi="Century Gothic" w:cs="Arial"/>
          <w:b/>
          <w:color w:val="000000"/>
          <w:sz w:val="21"/>
          <w:szCs w:val="21"/>
        </w:rPr>
      </w:pPr>
    </w:p>
    <w:p w14:paraId="67B78CC4" w14:textId="77777777" w:rsidR="0078089A" w:rsidRPr="0078089A" w:rsidRDefault="0078089A" w:rsidP="0078089A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78089A">
        <w:rPr>
          <w:rFonts w:ascii="Century Gothic" w:hAnsi="Century Gothic" w:cs="Arial"/>
          <w:b/>
          <w:bCs/>
          <w:sz w:val="20"/>
          <w:szCs w:val="20"/>
        </w:rPr>
        <w:t>Observações: Deverá ser incluído Marca e modelo dos produtos propostos.</w:t>
      </w:r>
    </w:p>
    <w:p w14:paraId="07A018F1" w14:textId="77777777" w:rsidR="0078089A" w:rsidRPr="0078089A" w:rsidRDefault="0078089A" w:rsidP="0078089A">
      <w:pPr>
        <w:jc w:val="both"/>
        <w:rPr>
          <w:rFonts w:ascii="Century Gothic" w:hAnsi="Century Gothic" w:cs="Arial"/>
          <w:sz w:val="20"/>
          <w:szCs w:val="20"/>
        </w:rPr>
      </w:pPr>
    </w:p>
    <w:p w14:paraId="23E991F2" w14:textId="77777777" w:rsidR="0078089A" w:rsidRPr="0078089A" w:rsidRDefault="0078089A" w:rsidP="0078089A">
      <w:pPr>
        <w:jc w:val="both"/>
        <w:rPr>
          <w:rFonts w:ascii="Century Gothic" w:hAnsi="Century Gothic" w:cs="Arial"/>
          <w:b/>
          <w:sz w:val="20"/>
          <w:szCs w:val="20"/>
        </w:rPr>
      </w:pPr>
    </w:p>
    <w:p w14:paraId="5290B3D3" w14:textId="77777777" w:rsidR="0078089A" w:rsidRPr="0078089A" w:rsidRDefault="0078089A" w:rsidP="0078089A">
      <w:pPr>
        <w:jc w:val="both"/>
        <w:rPr>
          <w:rFonts w:ascii="Century Gothic" w:hAnsi="Century Gothic" w:cs="Arial"/>
          <w:b/>
          <w:sz w:val="20"/>
          <w:szCs w:val="20"/>
        </w:rPr>
      </w:pPr>
      <w:r w:rsidRPr="0078089A">
        <w:rPr>
          <w:rFonts w:ascii="Century Gothic" w:hAnsi="Century Gothic" w:cs="Arial"/>
          <w:b/>
          <w:sz w:val="20"/>
          <w:szCs w:val="20"/>
        </w:rPr>
        <w:t>ESTA PROPOSTA TEM VALIDADE DE 60 (SESSENTA) DIAS.</w:t>
      </w:r>
    </w:p>
    <w:p w14:paraId="144F875D" w14:textId="77777777" w:rsidR="0078089A" w:rsidRPr="0078089A" w:rsidRDefault="0078089A" w:rsidP="0078089A">
      <w:pPr>
        <w:pStyle w:val="Corpodetexto21"/>
        <w:ind w:firstLine="0"/>
        <w:jc w:val="center"/>
        <w:rPr>
          <w:rFonts w:ascii="Century Gothic" w:hAnsi="Century Gothic" w:cs="Arial"/>
          <w:sz w:val="20"/>
        </w:rPr>
      </w:pPr>
    </w:p>
    <w:p w14:paraId="4A08A8DE" w14:textId="77777777" w:rsidR="0078089A" w:rsidRPr="0078089A" w:rsidRDefault="0078089A" w:rsidP="0078089A">
      <w:pPr>
        <w:rPr>
          <w:rFonts w:ascii="Century Gothic" w:hAnsi="Century Gothic" w:cs="Arial"/>
          <w:sz w:val="20"/>
          <w:szCs w:val="20"/>
        </w:rPr>
      </w:pPr>
    </w:p>
    <w:p w14:paraId="49431B53" w14:textId="77777777" w:rsidR="0078089A" w:rsidRPr="0078089A" w:rsidRDefault="0078089A" w:rsidP="0078089A">
      <w:pPr>
        <w:rPr>
          <w:rFonts w:ascii="Century Gothic" w:hAnsi="Century Gothic" w:cs="Arial"/>
          <w:sz w:val="20"/>
          <w:szCs w:val="20"/>
        </w:rPr>
      </w:pPr>
    </w:p>
    <w:p w14:paraId="2E7C0E5A" w14:textId="77777777" w:rsidR="0078089A" w:rsidRPr="0078089A" w:rsidRDefault="0078089A" w:rsidP="0078089A">
      <w:pPr>
        <w:rPr>
          <w:rFonts w:ascii="Century Gothic" w:hAnsi="Century Gothic" w:cs="Arial"/>
          <w:sz w:val="20"/>
          <w:szCs w:val="20"/>
        </w:rPr>
      </w:pPr>
      <w:r w:rsidRPr="0078089A">
        <w:rPr>
          <w:rFonts w:ascii="Century Gothic" w:hAnsi="Century Gothic" w:cs="Arial"/>
          <w:sz w:val="20"/>
          <w:szCs w:val="20"/>
        </w:rPr>
        <w:t>LOCAL E DATA: ______________________________________________________________</w:t>
      </w:r>
    </w:p>
    <w:p w14:paraId="683F6C4F" w14:textId="77777777" w:rsidR="0078089A" w:rsidRPr="0078089A" w:rsidRDefault="0078089A" w:rsidP="0078089A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14:paraId="5F25ABC4" w14:textId="77777777" w:rsidR="0078089A" w:rsidRPr="0078089A" w:rsidRDefault="0078089A" w:rsidP="0078089A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14:paraId="433B71AB" w14:textId="77777777" w:rsidR="0078089A" w:rsidRPr="0078089A" w:rsidRDefault="0078089A" w:rsidP="0078089A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14:paraId="5A848370" w14:textId="77777777" w:rsidR="0078089A" w:rsidRPr="0078089A" w:rsidRDefault="0078089A" w:rsidP="0078089A">
      <w:pPr>
        <w:pStyle w:val="Corpodetexto21"/>
        <w:ind w:firstLine="0"/>
        <w:jc w:val="center"/>
        <w:rPr>
          <w:rFonts w:ascii="Century Gothic" w:hAnsi="Century Gothic" w:cs="Arial"/>
          <w:sz w:val="20"/>
        </w:rPr>
      </w:pPr>
      <w:r w:rsidRPr="0078089A">
        <w:rPr>
          <w:rFonts w:ascii="Century Gothic" w:hAnsi="Century Gothic" w:cs="Arial"/>
          <w:sz w:val="20"/>
        </w:rPr>
        <w:t>_____________________________________________________________</w:t>
      </w:r>
    </w:p>
    <w:p w14:paraId="28B3431E" w14:textId="77777777" w:rsidR="0078089A" w:rsidRPr="0078089A" w:rsidRDefault="0078089A" w:rsidP="0078089A">
      <w:pPr>
        <w:jc w:val="center"/>
        <w:rPr>
          <w:rFonts w:ascii="Century Gothic" w:hAnsi="Century Gothic" w:cs="Arial"/>
          <w:sz w:val="20"/>
          <w:szCs w:val="20"/>
        </w:rPr>
      </w:pPr>
      <w:r w:rsidRPr="0078089A">
        <w:rPr>
          <w:rFonts w:ascii="Century Gothic" w:hAnsi="Century Gothic" w:cs="Arial"/>
          <w:sz w:val="20"/>
          <w:szCs w:val="20"/>
        </w:rPr>
        <w:t xml:space="preserve">NOME E ASSINATURA DO REPRESENTANTE </w:t>
      </w:r>
    </w:p>
    <w:p w14:paraId="0022B12A" w14:textId="77777777" w:rsidR="0078089A" w:rsidRPr="0078089A" w:rsidRDefault="0078089A" w:rsidP="0078089A">
      <w:pPr>
        <w:jc w:val="center"/>
        <w:rPr>
          <w:rFonts w:ascii="Century Gothic" w:hAnsi="Century Gothic" w:cs="Arial"/>
          <w:b/>
          <w:color w:val="FF0000"/>
          <w:sz w:val="20"/>
          <w:szCs w:val="20"/>
        </w:rPr>
      </w:pPr>
      <w:r w:rsidRPr="0078089A">
        <w:rPr>
          <w:rFonts w:ascii="Century Gothic" w:hAnsi="Century Gothic" w:cs="Arial"/>
          <w:sz w:val="20"/>
          <w:szCs w:val="20"/>
        </w:rPr>
        <w:t>DO LICITANTE</w:t>
      </w:r>
    </w:p>
    <w:bookmarkEnd w:id="0"/>
    <w:p w14:paraId="72815C1C" w14:textId="77777777" w:rsidR="0078089A" w:rsidRPr="001B5788" w:rsidRDefault="0078089A" w:rsidP="00BD3358">
      <w:pPr>
        <w:ind w:firstLine="708"/>
        <w:rPr>
          <w:rFonts w:ascii="Century Gothic" w:hAnsi="Century Gothic" w:cs="Arial"/>
          <w:sz w:val="21"/>
          <w:szCs w:val="21"/>
        </w:rPr>
      </w:pPr>
    </w:p>
    <w:sectPr w:rsidR="0078089A" w:rsidRPr="001B5788" w:rsidSect="00104252">
      <w:headerReference w:type="even" r:id="rId9"/>
      <w:headerReference w:type="default" r:id="rId10"/>
      <w:footerReference w:type="default" r:id="rId11"/>
      <w:headerReference w:type="first" r:id="rId12"/>
      <w:pgSz w:w="11907" w:h="16839" w:code="9"/>
      <w:pgMar w:top="567" w:right="1134" w:bottom="567" w:left="170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CE5F5B" w14:textId="77777777" w:rsidR="00845C67" w:rsidRDefault="00845C67">
      <w:r>
        <w:separator/>
      </w:r>
    </w:p>
  </w:endnote>
  <w:endnote w:type="continuationSeparator" w:id="0">
    <w:p w14:paraId="39688585" w14:textId="77777777" w:rsidR="00845C67" w:rsidRDefault="00845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08A184" w14:textId="77777777" w:rsidR="005F05A5" w:rsidRPr="007C6423" w:rsidRDefault="005F05A5" w:rsidP="00623D35">
    <w:pPr>
      <w:tabs>
        <w:tab w:val="center" w:pos="4252"/>
        <w:tab w:val="right" w:pos="8504"/>
      </w:tabs>
      <w:jc w:val="center"/>
      <w:rPr>
        <w:rFonts w:ascii="Arial" w:hAnsi="Arial" w:cs="Arial"/>
        <w:sz w:val="18"/>
        <w:szCs w:val="18"/>
      </w:rPr>
    </w:pPr>
    <w:r w:rsidRPr="007C6423">
      <w:rPr>
        <w:rFonts w:ascii="Arial" w:hAnsi="Arial" w:cs="Arial"/>
        <w:sz w:val="18"/>
        <w:szCs w:val="18"/>
      </w:rPr>
      <w:t>____________________________________________________________________________________</w:t>
    </w:r>
  </w:p>
  <w:p w14:paraId="192936C6" w14:textId="77777777" w:rsidR="005F05A5" w:rsidRPr="007C6423" w:rsidRDefault="005F05A5" w:rsidP="00623D35">
    <w:pPr>
      <w:tabs>
        <w:tab w:val="center" w:pos="4252"/>
        <w:tab w:val="right" w:pos="8504"/>
      </w:tabs>
      <w:jc w:val="center"/>
      <w:rPr>
        <w:rFonts w:ascii="Century Gothic" w:hAnsi="Century Gothic" w:cs="Arial"/>
        <w:sz w:val="18"/>
        <w:szCs w:val="18"/>
      </w:rPr>
    </w:pPr>
    <w:r w:rsidRPr="007C6423">
      <w:rPr>
        <w:rFonts w:ascii="Century Gothic" w:hAnsi="Century Gothic" w:cs="Arial"/>
        <w:sz w:val="18"/>
        <w:szCs w:val="18"/>
      </w:rPr>
      <w:t>Avenida Ernesto Trivellato- 120- Bairro Triângulo – Ponte Nova- MG – CNPJ: 01.095.667/0001-88</w:t>
    </w:r>
  </w:p>
  <w:p w14:paraId="5D26FA08" w14:textId="77777777" w:rsidR="005F05A5" w:rsidRPr="007C6423" w:rsidRDefault="005F05A5" w:rsidP="00623D35">
    <w:pPr>
      <w:tabs>
        <w:tab w:val="center" w:pos="4252"/>
        <w:tab w:val="right" w:pos="8504"/>
      </w:tabs>
      <w:jc w:val="center"/>
      <w:rPr>
        <w:rFonts w:ascii="Century Gothic" w:hAnsi="Century Gothic" w:cs="Arial"/>
        <w:b/>
        <w:color w:val="002060"/>
        <w:sz w:val="18"/>
        <w:szCs w:val="18"/>
        <w:u w:val="single"/>
      </w:rPr>
    </w:pPr>
    <w:r w:rsidRPr="007C6423">
      <w:rPr>
        <w:rFonts w:ascii="Century Gothic" w:hAnsi="Century Gothic" w:cs="Arial"/>
        <w:sz w:val="18"/>
        <w:szCs w:val="18"/>
      </w:rPr>
      <w:t xml:space="preserve">Telefone:  31-3819-8810 / 3819-8808 – Site: </w:t>
    </w:r>
    <w:r w:rsidRPr="007C6423">
      <w:rPr>
        <w:rFonts w:ascii="Century Gothic" w:hAnsi="Century Gothic" w:cs="Arial"/>
        <w:b/>
        <w:color w:val="002060"/>
        <w:sz w:val="18"/>
        <w:szCs w:val="18"/>
        <w:u w:val="single"/>
      </w:rPr>
      <w:t>www.cisamapi.mg.gov.br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17AC3F" w14:textId="77777777" w:rsidR="00845C67" w:rsidRDefault="00845C67">
      <w:r>
        <w:separator/>
      </w:r>
    </w:p>
  </w:footnote>
  <w:footnote w:type="continuationSeparator" w:id="0">
    <w:p w14:paraId="189CBB1F" w14:textId="77777777" w:rsidR="00845C67" w:rsidRDefault="00845C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EEAE8C" w14:textId="77777777" w:rsidR="005F05A5" w:rsidRDefault="00845C67">
    <w:pPr>
      <w:pStyle w:val="Cabealho"/>
    </w:pPr>
    <w:r>
      <w:rPr>
        <w:noProof/>
      </w:rPr>
      <w:pict w14:anchorId="20C68D1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61297" o:spid="_x0000_s2082" type="#_x0000_t75" style="position:absolute;margin-left:0;margin-top:0;width:375pt;height:402pt;z-index:-251656704;mso-position-horizontal:center;mso-position-horizontal-relative:margin;mso-position-vertical:center;mso-position-vertical-relative:margin" o:allowincell="f">
          <v:imagedata r:id="rId1" o:title="brasao_min_justic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39EF90" w14:textId="340D9859" w:rsidR="005F05A5" w:rsidRDefault="005F05A5" w:rsidP="00C47043">
    <w:pPr>
      <w:pStyle w:val="Cabealho"/>
    </w:pPr>
  </w:p>
  <w:p w14:paraId="79A864F7" w14:textId="4F6FE77C" w:rsidR="005F05A5" w:rsidRDefault="005F05A5" w:rsidP="00B5683C">
    <w:pPr>
      <w:pStyle w:val="Cabealho"/>
      <w:rPr>
        <w:noProof/>
        <w:szCs w:val="36"/>
      </w:rPr>
    </w:pPr>
    <w:r>
      <w:rPr>
        <w:noProof/>
        <w:lang w:eastAsia="pt-BR"/>
      </w:rPr>
      <w:drawing>
        <wp:inline distT="0" distB="0" distL="0" distR="0" wp14:anchorId="13105864" wp14:editId="751BADB8">
          <wp:extent cx="5695315" cy="819150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5315" cy="819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C364919" w14:textId="6A074563" w:rsidR="005F05A5" w:rsidRPr="00BB7A2A" w:rsidRDefault="005F05A5" w:rsidP="00B5683C">
    <w:pPr>
      <w:pStyle w:val="Cabealho"/>
      <w:rPr>
        <w:rFonts w:ascii="Arial" w:hAnsi="Arial" w:cs="Arial"/>
        <w:sz w:val="20"/>
        <w:szCs w:val="20"/>
      </w:rPr>
    </w:pPr>
    <w:r>
      <w:t xml:space="preserve">                     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FD1494" w14:textId="77777777" w:rsidR="005F05A5" w:rsidRDefault="00845C67">
    <w:pPr>
      <w:pStyle w:val="Cabealho"/>
    </w:pPr>
    <w:r>
      <w:rPr>
        <w:noProof/>
      </w:rPr>
      <w:pict w14:anchorId="68A9E1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61296" o:spid="_x0000_s2081" type="#_x0000_t75" style="position:absolute;margin-left:0;margin-top:0;width:375pt;height:402pt;z-index:-251657728;mso-position-horizontal:center;mso-position-horizontal-relative:margin;mso-position-vertical:center;mso-position-vertical-relative:margin" o:allowincell="f">
          <v:imagedata r:id="rId1" o:title="brasao_min_justic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D7608A9"/>
    <w:multiLevelType w:val="multilevel"/>
    <w:tmpl w:val="E4288BC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i w:val="0"/>
        <w:iCs w:val="0"/>
        <w:strike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" w15:restartNumberingAfterBreak="0">
    <w:nsid w:val="17251391"/>
    <w:multiLevelType w:val="multilevel"/>
    <w:tmpl w:val="3DAC54C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9260E7CA"/>
    <w:lvl w:ilvl="0">
      <w:start w:val="1"/>
      <w:numFmt w:val="decimal"/>
      <w:pStyle w:val="Nivel01"/>
      <w:lvlText w:val="%1."/>
      <w:lvlJc w:val="left"/>
      <w:pPr>
        <w:ind w:left="357" w:hanging="357"/>
      </w:pPr>
      <w:rPr>
        <w:rFonts w:ascii="Century Gothic" w:hAnsi="Century Gothic" w:hint="default"/>
        <w:b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499" w:hanging="357"/>
      </w:pPr>
      <w:rPr>
        <w:rFonts w:ascii="Century Gothic" w:hAnsi="Century Gothic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491" w:hanging="357"/>
      </w:pPr>
      <w:rPr>
        <w:rFonts w:ascii="Century Gothic" w:hAnsi="Century Gothic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058" w:hanging="357"/>
      </w:pPr>
      <w:rPr>
        <w:rFonts w:hint="default"/>
        <w:i w:val="0"/>
        <w:iCs/>
      </w:rPr>
    </w:lvl>
    <w:lvl w:ilvl="4">
      <w:start w:val="1"/>
      <w:numFmt w:val="decimal"/>
      <w:lvlText w:val="%1.%2.%3.%4.%5."/>
      <w:lvlJc w:val="left"/>
      <w:pPr>
        <w:ind w:left="262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9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5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6" w:hanging="357"/>
      </w:pPr>
      <w:rPr>
        <w:rFonts w:hint="default"/>
      </w:rPr>
    </w:lvl>
    <w:lvl w:ilvl="8">
      <w:start w:val="1"/>
      <w:numFmt w:val="decimal"/>
      <w:lvlRestart w:val="2"/>
      <w:lvlText w:val="%1.%2.%3."/>
      <w:lvlJc w:val="left"/>
      <w:pPr>
        <w:ind w:left="4893" w:hanging="357"/>
      </w:pPr>
      <w:rPr>
        <w:rFonts w:hint="default"/>
      </w:rPr>
    </w:lvl>
  </w:abstractNum>
  <w:abstractNum w:abstractNumId="4" w15:restartNumberingAfterBreak="0">
    <w:nsid w:val="2F1C753E"/>
    <w:multiLevelType w:val="multilevel"/>
    <w:tmpl w:val="E6CCA1E8"/>
    <w:lvl w:ilvl="0">
      <w:start w:val="6"/>
      <w:numFmt w:val="decimal"/>
      <w:lvlText w:val="%1"/>
      <w:lvlJc w:val="left"/>
      <w:pPr>
        <w:ind w:left="122" w:hanging="459"/>
      </w:pPr>
      <w:rPr>
        <w:rFonts w:hint="default"/>
      </w:rPr>
    </w:lvl>
    <w:lvl w:ilvl="1">
      <w:start w:val="13"/>
      <w:numFmt w:val="decimal"/>
      <w:lvlText w:val="5.%2."/>
      <w:lvlJc w:val="left"/>
      <w:pPr>
        <w:ind w:left="122" w:hanging="459"/>
      </w:pPr>
      <w:rPr>
        <w:rFonts w:ascii="Century Gothic" w:eastAsia="Arial" w:hAnsi="Century Gothic" w:hint="default"/>
        <w:spacing w:val="-1"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1958" w:hanging="45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877" w:hanging="45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95" w:hanging="45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14" w:hanging="45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32" w:hanging="45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51" w:hanging="45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69" w:hanging="459"/>
      </w:pPr>
      <w:rPr>
        <w:rFonts w:hint="default"/>
      </w:rPr>
    </w:lvl>
  </w:abstractNum>
  <w:abstractNum w:abstractNumId="5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46250F7"/>
    <w:multiLevelType w:val="multilevel"/>
    <w:tmpl w:val="0EB6BAF2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7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CED3E10"/>
    <w:multiLevelType w:val="multilevel"/>
    <w:tmpl w:val="9A1E1F4A"/>
    <w:lvl w:ilvl="0">
      <w:start w:val="2"/>
      <w:numFmt w:val="decimal"/>
      <w:lvlText w:val="%1"/>
      <w:lvlJc w:val="left"/>
      <w:pPr>
        <w:ind w:left="360" w:hanging="360"/>
      </w:pPr>
      <w:rPr>
        <w:rFonts w:ascii="Century Gothic" w:hAnsi="Century Gothic" w:cs="Arial" w:hint="default"/>
        <w:color w:val="000000"/>
        <w:sz w:val="20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ascii="Century Gothic" w:hAnsi="Century Gothic" w:cs="Arial" w:hint="default"/>
        <w:color w:val="000000"/>
        <w:sz w:val="2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ascii="Century Gothic" w:hAnsi="Century Gothic" w:cs="Arial" w:hint="default"/>
        <w:color w:val="000000"/>
        <w:sz w:val="2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ascii="Century Gothic" w:hAnsi="Century Gothic" w:cs="Arial"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ascii="Century Gothic" w:hAnsi="Century Gothic" w:cs="Arial"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ascii="Century Gothic" w:hAnsi="Century Gothic" w:cs="Arial"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ascii="Century Gothic" w:hAnsi="Century Gothic" w:cs="Arial"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ascii="Century Gothic" w:hAnsi="Century Gothic" w:cs="Arial"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ascii="Century Gothic" w:hAnsi="Century Gothic" w:cs="Arial" w:hint="default"/>
        <w:color w:val="000000"/>
        <w:sz w:val="20"/>
      </w:rPr>
    </w:lvl>
  </w:abstractNum>
  <w:abstractNum w:abstractNumId="11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74605F6B"/>
    <w:multiLevelType w:val="hybridMultilevel"/>
    <w:tmpl w:val="B784E1F8"/>
    <w:lvl w:ilvl="0" w:tplc="9ED8551C">
      <w:start w:val="1"/>
      <w:numFmt w:val="upperRoman"/>
      <w:lvlText w:val="%1"/>
      <w:lvlJc w:val="left"/>
      <w:pPr>
        <w:ind w:left="122" w:hanging="94"/>
      </w:pPr>
      <w:rPr>
        <w:rFonts w:ascii="Arial" w:eastAsia="Arial" w:hAnsi="Arial" w:hint="default"/>
        <w:b/>
        <w:bCs/>
        <w:i/>
        <w:sz w:val="17"/>
        <w:szCs w:val="17"/>
      </w:rPr>
    </w:lvl>
    <w:lvl w:ilvl="1" w:tplc="7DC0CE26">
      <w:start w:val="1"/>
      <w:numFmt w:val="bullet"/>
      <w:lvlText w:val="•"/>
      <w:lvlJc w:val="left"/>
      <w:pPr>
        <w:ind w:left="1040" w:hanging="94"/>
      </w:pPr>
      <w:rPr>
        <w:rFonts w:hint="default"/>
      </w:rPr>
    </w:lvl>
    <w:lvl w:ilvl="2" w:tplc="FFC4A4F6">
      <w:start w:val="1"/>
      <w:numFmt w:val="bullet"/>
      <w:lvlText w:val="•"/>
      <w:lvlJc w:val="left"/>
      <w:pPr>
        <w:ind w:left="1958" w:hanging="94"/>
      </w:pPr>
      <w:rPr>
        <w:rFonts w:hint="default"/>
      </w:rPr>
    </w:lvl>
    <w:lvl w:ilvl="3" w:tplc="ECBCB114">
      <w:start w:val="1"/>
      <w:numFmt w:val="bullet"/>
      <w:lvlText w:val="•"/>
      <w:lvlJc w:val="left"/>
      <w:pPr>
        <w:ind w:left="2877" w:hanging="94"/>
      </w:pPr>
      <w:rPr>
        <w:rFonts w:hint="default"/>
      </w:rPr>
    </w:lvl>
    <w:lvl w:ilvl="4" w:tplc="D9B8FADE">
      <w:start w:val="1"/>
      <w:numFmt w:val="bullet"/>
      <w:lvlText w:val="•"/>
      <w:lvlJc w:val="left"/>
      <w:pPr>
        <w:ind w:left="3795" w:hanging="94"/>
      </w:pPr>
      <w:rPr>
        <w:rFonts w:hint="default"/>
      </w:rPr>
    </w:lvl>
    <w:lvl w:ilvl="5" w:tplc="A66AC532">
      <w:start w:val="1"/>
      <w:numFmt w:val="bullet"/>
      <w:lvlText w:val="•"/>
      <w:lvlJc w:val="left"/>
      <w:pPr>
        <w:ind w:left="4714" w:hanging="94"/>
      </w:pPr>
      <w:rPr>
        <w:rFonts w:hint="default"/>
      </w:rPr>
    </w:lvl>
    <w:lvl w:ilvl="6" w:tplc="CA86F8B6">
      <w:start w:val="1"/>
      <w:numFmt w:val="bullet"/>
      <w:lvlText w:val="•"/>
      <w:lvlJc w:val="left"/>
      <w:pPr>
        <w:ind w:left="5632" w:hanging="94"/>
      </w:pPr>
      <w:rPr>
        <w:rFonts w:hint="default"/>
      </w:rPr>
    </w:lvl>
    <w:lvl w:ilvl="7" w:tplc="F2647FD8">
      <w:start w:val="1"/>
      <w:numFmt w:val="bullet"/>
      <w:lvlText w:val="•"/>
      <w:lvlJc w:val="left"/>
      <w:pPr>
        <w:ind w:left="6551" w:hanging="94"/>
      </w:pPr>
      <w:rPr>
        <w:rFonts w:hint="default"/>
      </w:rPr>
    </w:lvl>
    <w:lvl w:ilvl="8" w:tplc="E5E41A8A">
      <w:start w:val="1"/>
      <w:numFmt w:val="bullet"/>
      <w:lvlText w:val="•"/>
      <w:lvlJc w:val="left"/>
      <w:pPr>
        <w:ind w:left="7469" w:hanging="94"/>
      </w:pPr>
      <w:rPr>
        <w:rFonts w:hint="default"/>
      </w:rPr>
    </w:lvl>
  </w:abstractNum>
  <w:abstractNum w:abstractNumId="13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4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7D656318"/>
    <w:multiLevelType w:val="multilevel"/>
    <w:tmpl w:val="9A1E1F4A"/>
    <w:lvl w:ilvl="0">
      <w:start w:val="2"/>
      <w:numFmt w:val="decimal"/>
      <w:lvlText w:val="%1"/>
      <w:lvlJc w:val="left"/>
      <w:pPr>
        <w:ind w:left="360" w:hanging="360"/>
      </w:pPr>
      <w:rPr>
        <w:rFonts w:ascii="Century Gothic" w:hAnsi="Century Gothic" w:cs="Arial" w:hint="default"/>
        <w:color w:val="000000"/>
        <w:sz w:val="20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ascii="Century Gothic" w:hAnsi="Century Gothic" w:cs="Arial" w:hint="default"/>
        <w:color w:val="000000"/>
        <w:sz w:val="2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ascii="Century Gothic" w:hAnsi="Century Gothic" w:cs="Arial" w:hint="default"/>
        <w:color w:val="000000"/>
        <w:sz w:val="2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ascii="Century Gothic" w:hAnsi="Century Gothic" w:cs="Arial"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ascii="Century Gothic" w:hAnsi="Century Gothic" w:cs="Arial"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ascii="Century Gothic" w:hAnsi="Century Gothic" w:cs="Arial"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ascii="Century Gothic" w:hAnsi="Century Gothic" w:cs="Arial"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ascii="Century Gothic" w:hAnsi="Century Gothic" w:cs="Arial"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ascii="Century Gothic" w:hAnsi="Century Gothic" w:cs="Arial" w:hint="default"/>
        <w:color w:val="000000"/>
        <w:sz w:val="20"/>
      </w:rPr>
    </w:lvl>
  </w:abstractNum>
  <w:num w:numId="1">
    <w:abstractNumId w:val="3"/>
  </w:num>
  <w:num w:numId="2">
    <w:abstractNumId w:val="0"/>
  </w:num>
  <w:num w:numId="3">
    <w:abstractNumId w:val="13"/>
  </w:num>
  <w:num w:numId="4">
    <w:abstractNumId w:val="15"/>
  </w:num>
  <w:num w:numId="5">
    <w:abstractNumId w:val="7"/>
  </w:num>
  <w:num w:numId="6">
    <w:abstractNumId w:val="5"/>
  </w:num>
  <w:num w:numId="7">
    <w:abstractNumId w:val="8"/>
  </w:num>
  <w:num w:numId="8">
    <w:abstractNumId w:val="11"/>
  </w:num>
  <w:num w:numId="9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20"/>
    </w:lvlOverride>
  </w:num>
  <w:num w:numId="11">
    <w:abstractNumId w:val="14"/>
  </w:num>
  <w:num w:numId="12">
    <w:abstractNumId w:val="3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"/>
  </w:num>
  <w:num w:numId="15">
    <w:abstractNumId w:val="6"/>
  </w:num>
  <w:num w:numId="16">
    <w:abstractNumId w:val="2"/>
  </w:num>
  <w:num w:numId="17">
    <w:abstractNumId w:val="3"/>
    <w:lvlOverride w:ilvl="0">
      <w:startOverride w:val="9"/>
    </w:lvlOverride>
    <w:lvlOverride w:ilvl="1">
      <w:startOverride w:val="5"/>
    </w:lvlOverride>
  </w:num>
  <w:num w:numId="18">
    <w:abstractNumId w:val="3"/>
    <w:lvlOverride w:ilvl="0">
      <w:startOverride w:val="7"/>
    </w:lvlOverride>
    <w:lvlOverride w:ilvl="1">
      <w:startOverride w:val="1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Text w:val="%1.10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0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%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1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19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2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Text w:val="%1.1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3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1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4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5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3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6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7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8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499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4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9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isLgl/>
        <w:lvlText w:val="%1.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30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31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3.1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32">
    <w:abstractNumId w:val="3"/>
    <w:lvlOverride w:ilvl="0">
      <w:startOverride w:val="17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10"/>
  </w:num>
  <w:num w:numId="40">
    <w:abstractNumId w:val="12"/>
  </w:num>
  <w:num w:numId="41">
    <w:abstractNumId w:val="4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formatting="1" w:enforcement="0"/>
  <w:defaultTabStop w:val="708"/>
  <w:hyphenationZone w:val="425"/>
  <w:drawingGridHorizontalSpacing w:val="130"/>
  <w:displayHorizontalDrawingGridEvery w:val="2"/>
  <w:characterSpacingControl w:val="doNotCompress"/>
  <w:hdrShapeDefaults>
    <o:shapedefaults v:ext="edit" spidmax="208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42B"/>
    <w:rsid w:val="00000D39"/>
    <w:rsid w:val="00000FAD"/>
    <w:rsid w:val="0000286F"/>
    <w:rsid w:val="00003DDF"/>
    <w:rsid w:val="00004277"/>
    <w:rsid w:val="0000448B"/>
    <w:rsid w:val="0000514A"/>
    <w:rsid w:val="000055EE"/>
    <w:rsid w:val="00006B07"/>
    <w:rsid w:val="000075E9"/>
    <w:rsid w:val="000137FE"/>
    <w:rsid w:val="000240A1"/>
    <w:rsid w:val="0002442B"/>
    <w:rsid w:val="000248DF"/>
    <w:rsid w:val="0002537B"/>
    <w:rsid w:val="000258EB"/>
    <w:rsid w:val="00026208"/>
    <w:rsid w:val="00032FF6"/>
    <w:rsid w:val="00035081"/>
    <w:rsid w:val="000361A2"/>
    <w:rsid w:val="00036E57"/>
    <w:rsid w:val="000378E9"/>
    <w:rsid w:val="000403B3"/>
    <w:rsid w:val="00041677"/>
    <w:rsid w:val="00046D7E"/>
    <w:rsid w:val="00047E27"/>
    <w:rsid w:val="000529A1"/>
    <w:rsid w:val="00054809"/>
    <w:rsid w:val="00055070"/>
    <w:rsid w:val="00055C10"/>
    <w:rsid w:val="00055C3A"/>
    <w:rsid w:val="000578DC"/>
    <w:rsid w:val="00060848"/>
    <w:rsid w:val="0006670E"/>
    <w:rsid w:val="00066C3A"/>
    <w:rsid w:val="00066EAE"/>
    <w:rsid w:val="00067A60"/>
    <w:rsid w:val="00067C97"/>
    <w:rsid w:val="00074A30"/>
    <w:rsid w:val="000759FF"/>
    <w:rsid w:val="00075ECA"/>
    <w:rsid w:val="0007642F"/>
    <w:rsid w:val="0007744B"/>
    <w:rsid w:val="00077726"/>
    <w:rsid w:val="00082AE9"/>
    <w:rsid w:val="000879A2"/>
    <w:rsid w:val="00091B88"/>
    <w:rsid w:val="000931FE"/>
    <w:rsid w:val="00096BCA"/>
    <w:rsid w:val="00096EF3"/>
    <w:rsid w:val="000A2D82"/>
    <w:rsid w:val="000A7D2C"/>
    <w:rsid w:val="000B11AC"/>
    <w:rsid w:val="000B20C6"/>
    <w:rsid w:val="000C5BF6"/>
    <w:rsid w:val="000C69B8"/>
    <w:rsid w:val="000C7BE0"/>
    <w:rsid w:val="000D2109"/>
    <w:rsid w:val="000D408A"/>
    <w:rsid w:val="000D799F"/>
    <w:rsid w:val="000E016A"/>
    <w:rsid w:val="000E1745"/>
    <w:rsid w:val="000E703E"/>
    <w:rsid w:val="000F12A7"/>
    <w:rsid w:val="000F3EB2"/>
    <w:rsid w:val="000F59E8"/>
    <w:rsid w:val="000F6E09"/>
    <w:rsid w:val="000F74FB"/>
    <w:rsid w:val="00101BB6"/>
    <w:rsid w:val="0010297C"/>
    <w:rsid w:val="00104252"/>
    <w:rsid w:val="001042B0"/>
    <w:rsid w:val="0010449E"/>
    <w:rsid w:val="001079E3"/>
    <w:rsid w:val="00107DF5"/>
    <w:rsid w:val="001106DE"/>
    <w:rsid w:val="00111422"/>
    <w:rsid w:val="00112BDB"/>
    <w:rsid w:val="00114F56"/>
    <w:rsid w:val="00115955"/>
    <w:rsid w:val="00115A61"/>
    <w:rsid w:val="00120C1C"/>
    <w:rsid w:val="00121818"/>
    <w:rsid w:val="0012239F"/>
    <w:rsid w:val="001225DB"/>
    <w:rsid w:val="001230FB"/>
    <w:rsid w:val="001258CB"/>
    <w:rsid w:val="001264ED"/>
    <w:rsid w:val="00126A82"/>
    <w:rsid w:val="0012700C"/>
    <w:rsid w:val="00127D5E"/>
    <w:rsid w:val="00133793"/>
    <w:rsid w:val="00134BC2"/>
    <w:rsid w:val="0014160F"/>
    <w:rsid w:val="00144A0C"/>
    <w:rsid w:val="00146591"/>
    <w:rsid w:val="001465EB"/>
    <w:rsid w:val="0015328C"/>
    <w:rsid w:val="001605A3"/>
    <w:rsid w:val="00161A5E"/>
    <w:rsid w:val="00164F7E"/>
    <w:rsid w:val="00165956"/>
    <w:rsid w:val="00165B6B"/>
    <w:rsid w:val="001701CD"/>
    <w:rsid w:val="00171854"/>
    <w:rsid w:val="001731AA"/>
    <w:rsid w:val="0017436E"/>
    <w:rsid w:val="00174BF8"/>
    <w:rsid w:val="00183882"/>
    <w:rsid w:val="00184942"/>
    <w:rsid w:val="00192FE2"/>
    <w:rsid w:val="001953AE"/>
    <w:rsid w:val="00195710"/>
    <w:rsid w:val="001964EE"/>
    <w:rsid w:val="00196FFF"/>
    <w:rsid w:val="001A2A25"/>
    <w:rsid w:val="001A48F8"/>
    <w:rsid w:val="001A513F"/>
    <w:rsid w:val="001A5A62"/>
    <w:rsid w:val="001A6A34"/>
    <w:rsid w:val="001A6BC8"/>
    <w:rsid w:val="001B5788"/>
    <w:rsid w:val="001B5F05"/>
    <w:rsid w:val="001B6698"/>
    <w:rsid w:val="001B67E0"/>
    <w:rsid w:val="001B70FC"/>
    <w:rsid w:val="001C28F5"/>
    <w:rsid w:val="001C3A91"/>
    <w:rsid w:val="001C443F"/>
    <w:rsid w:val="001C6DB8"/>
    <w:rsid w:val="001C7908"/>
    <w:rsid w:val="001C7B1F"/>
    <w:rsid w:val="001D2495"/>
    <w:rsid w:val="001D7502"/>
    <w:rsid w:val="001E14B5"/>
    <w:rsid w:val="001E23C0"/>
    <w:rsid w:val="001E2B18"/>
    <w:rsid w:val="001E3E03"/>
    <w:rsid w:val="001E3E64"/>
    <w:rsid w:val="001E44A2"/>
    <w:rsid w:val="001E4BC4"/>
    <w:rsid w:val="001E52D5"/>
    <w:rsid w:val="001E61F3"/>
    <w:rsid w:val="001E6E6C"/>
    <w:rsid w:val="001E70D3"/>
    <w:rsid w:val="001F48A0"/>
    <w:rsid w:val="001F7E50"/>
    <w:rsid w:val="00200ADD"/>
    <w:rsid w:val="002020E1"/>
    <w:rsid w:val="00204425"/>
    <w:rsid w:val="00207D90"/>
    <w:rsid w:val="00210183"/>
    <w:rsid w:val="00212828"/>
    <w:rsid w:val="00216878"/>
    <w:rsid w:val="0022059C"/>
    <w:rsid w:val="0022088C"/>
    <w:rsid w:val="00220BF5"/>
    <w:rsid w:val="0022413B"/>
    <w:rsid w:val="002244B8"/>
    <w:rsid w:val="00225414"/>
    <w:rsid w:val="0022648B"/>
    <w:rsid w:val="00233909"/>
    <w:rsid w:val="00235602"/>
    <w:rsid w:val="00240887"/>
    <w:rsid w:val="00241387"/>
    <w:rsid w:val="0024175E"/>
    <w:rsid w:val="00242AEC"/>
    <w:rsid w:val="00243BB4"/>
    <w:rsid w:val="00246AAD"/>
    <w:rsid w:val="0025014B"/>
    <w:rsid w:val="00250E80"/>
    <w:rsid w:val="00254AD9"/>
    <w:rsid w:val="00256755"/>
    <w:rsid w:val="00256D43"/>
    <w:rsid w:val="0026301B"/>
    <w:rsid w:val="00266FA4"/>
    <w:rsid w:val="002677B0"/>
    <w:rsid w:val="00267C2E"/>
    <w:rsid w:val="00271A96"/>
    <w:rsid w:val="00273474"/>
    <w:rsid w:val="00273497"/>
    <w:rsid w:val="00274A0C"/>
    <w:rsid w:val="00281130"/>
    <w:rsid w:val="00282408"/>
    <w:rsid w:val="002838D7"/>
    <w:rsid w:val="002865C9"/>
    <w:rsid w:val="00286F0A"/>
    <w:rsid w:val="00290ED6"/>
    <w:rsid w:val="002943B9"/>
    <w:rsid w:val="002956A3"/>
    <w:rsid w:val="00295725"/>
    <w:rsid w:val="00296768"/>
    <w:rsid w:val="00296B4B"/>
    <w:rsid w:val="00297DDE"/>
    <w:rsid w:val="002A1ED6"/>
    <w:rsid w:val="002A2C19"/>
    <w:rsid w:val="002A2D51"/>
    <w:rsid w:val="002B05BD"/>
    <w:rsid w:val="002B3161"/>
    <w:rsid w:val="002B4C74"/>
    <w:rsid w:val="002B6F06"/>
    <w:rsid w:val="002B7B61"/>
    <w:rsid w:val="002B7CE6"/>
    <w:rsid w:val="002C05A8"/>
    <w:rsid w:val="002C063E"/>
    <w:rsid w:val="002C06E5"/>
    <w:rsid w:val="002C0E24"/>
    <w:rsid w:val="002C1689"/>
    <w:rsid w:val="002C315F"/>
    <w:rsid w:val="002C356D"/>
    <w:rsid w:val="002C6E47"/>
    <w:rsid w:val="002D2E9E"/>
    <w:rsid w:val="002D3A24"/>
    <w:rsid w:val="002D3CC3"/>
    <w:rsid w:val="002D4717"/>
    <w:rsid w:val="002D65CE"/>
    <w:rsid w:val="002D77D0"/>
    <w:rsid w:val="002D78F2"/>
    <w:rsid w:val="002D7D99"/>
    <w:rsid w:val="002E010C"/>
    <w:rsid w:val="002E11B7"/>
    <w:rsid w:val="002E3B86"/>
    <w:rsid w:val="002E5191"/>
    <w:rsid w:val="002E7572"/>
    <w:rsid w:val="002E7C55"/>
    <w:rsid w:val="002F0792"/>
    <w:rsid w:val="002F07F1"/>
    <w:rsid w:val="002F20E1"/>
    <w:rsid w:val="002F38F5"/>
    <w:rsid w:val="002F644B"/>
    <w:rsid w:val="002F6FC8"/>
    <w:rsid w:val="0030066A"/>
    <w:rsid w:val="003019AA"/>
    <w:rsid w:val="00301E29"/>
    <w:rsid w:val="003027A7"/>
    <w:rsid w:val="0030342E"/>
    <w:rsid w:val="00305DC4"/>
    <w:rsid w:val="003063F2"/>
    <w:rsid w:val="00311567"/>
    <w:rsid w:val="00321C94"/>
    <w:rsid w:val="003244B6"/>
    <w:rsid w:val="00325719"/>
    <w:rsid w:val="0032574C"/>
    <w:rsid w:val="0032785F"/>
    <w:rsid w:val="00327E46"/>
    <w:rsid w:val="00331500"/>
    <w:rsid w:val="00332112"/>
    <w:rsid w:val="00332E50"/>
    <w:rsid w:val="003330E4"/>
    <w:rsid w:val="00333F14"/>
    <w:rsid w:val="00334D79"/>
    <w:rsid w:val="00335599"/>
    <w:rsid w:val="00336627"/>
    <w:rsid w:val="00340332"/>
    <w:rsid w:val="00340566"/>
    <w:rsid w:val="0034520C"/>
    <w:rsid w:val="003509F7"/>
    <w:rsid w:val="003521CB"/>
    <w:rsid w:val="003523B9"/>
    <w:rsid w:val="00352CC8"/>
    <w:rsid w:val="00354718"/>
    <w:rsid w:val="003563FF"/>
    <w:rsid w:val="00356C46"/>
    <w:rsid w:val="003571B1"/>
    <w:rsid w:val="003604FC"/>
    <w:rsid w:val="00363A2C"/>
    <w:rsid w:val="00363B39"/>
    <w:rsid w:val="00365D8E"/>
    <w:rsid w:val="00367384"/>
    <w:rsid w:val="00370462"/>
    <w:rsid w:val="00373D81"/>
    <w:rsid w:val="00376435"/>
    <w:rsid w:val="003800B2"/>
    <w:rsid w:val="0038032B"/>
    <w:rsid w:val="003831C7"/>
    <w:rsid w:val="0038401B"/>
    <w:rsid w:val="00385D62"/>
    <w:rsid w:val="00391722"/>
    <w:rsid w:val="00391CFC"/>
    <w:rsid w:val="00392599"/>
    <w:rsid w:val="00392F2D"/>
    <w:rsid w:val="003931F2"/>
    <w:rsid w:val="0039700D"/>
    <w:rsid w:val="003A0015"/>
    <w:rsid w:val="003A0192"/>
    <w:rsid w:val="003A09E8"/>
    <w:rsid w:val="003A2FB9"/>
    <w:rsid w:val="003A41E5"/>
    <w:rsid w:val="003A6CF9"/>
    <w:rsid w:val="003B12A7"/>
    <w:rsid w:val="003B27B6"/>
    <w:rsid w:val="003B4808"/>
    <w:rsid w:val="003B7051"/>
    <w:rsid w:val="003C0D5B"/>
    <w:rsid w:val="003C6219"/>
    <w:rsid w:val="003C720A"/>
    <w:rsid w:val="003C7E52"/>
    <w:rsid w:val="003D3BE2"/>
    <w:rsid w:val="003D3DCD"/>
    <w:rsid w:val="003D7610"/>
    <w:rsid w:val="003E261B"/>
    <w:rsid w:val="003E48FA"/>
    <w:rsid w:val="003E64B0"/>
    <w:rsid w:val="003F66A7"/>
    <w:rsid w:val="004001B7"/>
    <w:rsid w:val="00400647"/>
    <w:rsid w:val="00405DDA"/>
    <w:rsid w:val="0041094C"/>
    <w:rsid w:val="004133C7"/>
    <w:rsid w:val="004137D0"/>
    <w:rsid w:val="00414C2C"/>
    <w:rsid w:val="00414E38"/>
    <w:rsid w:val="00415B49"/>
    <w:rsid w:val="00417F80"/>
    <w:rsid w:val="0042153E"/>
    <w:rsid w:val="004222B0"/>
    <w:rsid w:val="00423AFB"/>
    <w:rsid w:val="004246CB"/>
    <w:rsid w:val="00426E79"/>
    <w:rsid w:val="00426F57"/>
    <w:rsid w:val="00427B7E"/>
    <w:rsid w:val="004312FB"/>
    <w:rsid w:val="004327F7"/>
    <w:rsid w:val="004331E9"/>
    <w:rsid w:val="004367DF"/>
    <w:rsid w:val="00437E80"/>
    <w:rsid w:val="004410E7"/>
    <w:rsid w:val="00442180"/>
    <w:rsid w:val="00442AA2"/>
    <w:rsid w:val="004439FA"/>
    <w:rsid w:val="00443F3F"/>
    <w:rsid w:val="0044499A"/>
    <w:rsid w:val="00446AC9"/>
    <w:rsid w:val="00446B9D"/>
    <w:rsid w:val="00447180"/>
    <w:rsid w:val="0045072D"/>
    <w:rsid w:val="00451B7B"/>
    <w:rsid w:val="00451E4B"/>
    <w:rsid w:val="00452101"/>
    <w:rsid w:val="00454847"/>
    <w:rsid w:val="00455070"/>
    <w:rsid w:val="0045514C"/>
    <w:rsid w:val="004557B6"/>
    <w:rsid w:val="00460251"/>
    <w:rsid w:val="004603B8"/>
    <w:rsid w:val="00461027"/>
    <w:rsid w:val="004611F4"/>
    <w:rsid w:val="00461477"/>
    <w:rsid w:val="004619A3"/>
    <w:rsid w:val="00465F46"/>
    <w:rsid w:val="004665B8"/>
    <w:rsid w:val="004707B5"/>
    <w:rsid w:val="004714B3"/>
    <w:rsid w:val="004716E9"/>
    <w:rsid w:val="00472E8A"/>
    <w:rsid w:val="004744B5"/>
    <w:rsid w:val="0047571B"/>
    <w:rsid w:val="004807FE"/>
    <w:rsid w:val="00480958"/>
    <w:rsid w:val="00484C0A"/>
    <w:rsid w:val="004866B5"/>
    <w:rsid w:val="00487B69"/>
    <w:rsid w:val="004916D2"/>
    <w:rsid w:val="004917B6"/>
    <w:rsid w:val="004926B9"/>
    <w:rsid w:val="00495195"/>
    <w:rsid w:val="00495A9E"/>
    <w:rsid w:val="00495F50"/>
    <w:rsid w:val="0049691E"/>
    <w:rsid w:val="004A0908"/>
    <w:rsid w:val="004A0EFD"/>
    <w:rsid w:val="004A2370"/>
    <w:rsid w:val="004A3963"/>
    <w:rsid w:val="004A434A"/>
    <w:rsid w:val="004A557D"/>
    <w:rsid w:val="004A5E32"/>
    <w:rsid w:val="004B192F"/>
    <w:rsid w:val="004B19C5"/>
    <w:rsid w:val="004B19CB"/>
    <w:rsid w:val="004B3249"/>
    <w:rsid w:val="004B3977"/>
    <w:rsid w:val="004C0B0A"/>
    <w:rsid w:val="004C244D"/>
    <w:rsid w:val="004C4736"/>
    <w:rsid w:val="004C4BB1"/>
    <w:rsid w:val="004C6FFE"/>
    <w:rsid w:val="004D4BA4"/>
    <w:rsid w:val="004D56B6"/>
    <w:rsid w:val="004E120E"/>
    <w:rsid w:val="004E1825"/>
    <w:rsid w:val="004E1CDF"/>
    <w:rsid w:val="004E1FBD"/>
    <w:rsid w:val="004E318E"/>
    <w:rsid w:val="004E48BB"/>
    <w:rsid w:val="004E574E"/>
    <w:rsid w:val="004E630D"/>
    <w:rsid w:val="004E646C"/>
    <w:rsid w:val="004E7A7B"/>
    <w:rsid w:val="004F2A95"/>
    <w:rsid w:val="004F425C"/>
    <w:rsid w:val="004F4E82"/>
    <w:rsid w:val="004F63EA"/>
    <w:rsid w:val="004F71F6"/>
    <w:rsid w:val="0050032F"/>
    <w:rsid w:val="005028B5"/>
    <w:rsid w:val="0050413D"/>
    <w:rsid w:val="00504382"/>
    <w:rsid w:val="00504557"/>
    <w:rsid w:val="005155F2"/>
    <w:rsid w:val="005165B0"/>
    <w:rsid w:val="005176C3"/>
    <w:rsid w:val="005207BA"/>
    <w:rsid w:val="00521467"/>
    <w:rsid w:val="00521D95"/>
    <w:rsid w:val="00522064"/>
    <w:rsid w:val="005226F5"/>
    <w:rsid w:val="00522A17"/>
    <w:rsid w:val="00524D8F"/>
    <w:rsid w:val="00524E62"/>
    <w:rsid w:val="00525A78"/>
    <w:rsid w:val="00526C14"/>
    <w:rsid w:val="0052718B"/>
    <w:rsid w:val="00530BF3"/>
    <w:rsid w:val="00530C51"/>
    <w:rsid w:val="00531E43"/>
    <w:rsid w:val="00533699"/>
    <w:rsid w:val="0053416C"/>
    <w:rsid w:val="00534AD6"/>
    <w:rsid w:val="00535B28"/>
    <w:rsid w:val="00536DE5"/>
    <w:rsid w:val="005378FA"/>
    <w:rsid w:val="005406FD"/>
    <w:rsid w:val="00540BAE"/>
    <w:rsid w:val="0054105A"/>
    <w:rsid w:val="005453F2"/>
    <w:rsid w:val="00545EB5"/>
    <w:rsid w:val="00546502"/>
    <w:rsid w:val="00546ED4"/>
    <w:rsid w:val="00550DE8"/>
    <w:rsid w:val="005535B5"/>
    <w:rsid w:val="00555378"/>
    <w:rsid w:val="005558FA"/>
    <w:rsid w:val="005614AF"/>
    <w:rsid w:val="00563D7E"/>
    <w:rsid w:val="005643B4"/>
    <w:rsid w:val="00564CE0"/>
    <w:rsid w:val="0056506F"/>
    <w:rsid w:val="00566211"/>
    <w:rsid w:val="00566947"/>
    <w:rsid w:val="00567116"/>
    <w:rsid w:val="005701CB"/>
    <w:rsid w:val="0057054B"/>
    <w:rsid w:val="00570ED5"/>
    <w:rsid w:val="00571D17"/>
    <w:rsid w:val="00571FD1"/>
    <w:rsid w:val="005742BD"/>
    <w:rsid w:val="00577130"/>
    <w:rsid w:val="00577549"/>
    <w:rsid w:val="00581586"/>
    <w:rsid w:val="00582C34"/>
    <w:rsid w:val="00585D05"/>
    <w:rsid w:val="00586204"/>
    <w:rsid w:val="005965B5"/>
    <w:rsid w:val="005A098C"/>
    <w:rsid w:val="005A187B"/>
    <w:rsid w:val="005A4D91"/>
    <w:rsid w:val="005A7DA0"/>
    <w:rsid w:val="005B1316"/>
    <w:rsid w:val="005B18BA"/>
    <w:rsid w:val="005B40DE"/>
    <w:rsid w:val="005B5DFD"/>
    <w:rsid w:val="005B752F"/>
    <w:rsid w:val="005B792E"/>
    <w:rsid w:val="005B7AEC"/>
    <w:rsid w:val="005C1DC6"/>
    <w:rsid w:val="005C208E"/>
    <w:rsid w:val="005C23F1"/>
    <w:rsid w:val="005C48C9"/>
    <w:rsid w:val="005C49D2"/>
    <w:rsid w:val="005C545D"/>
    <w:rsid w:val="005C6A8C"/>
    <w:rsid w:val="005C744B"/>
    <w:rsid w:val="005C74AA"/>
    <w:rsid w:val="005D0562"/>
    <w:rsid w:val="005D342B"/>
    <w:rsid w:val="005D407F"/>
    <w:rsid w:val="005D49DC"/>
    <w:rsid w:val="005E271D"/>
    <w:rsid w:val="005E583D"/>
    <w:rsid w:val="005E5AB0"/>
    <w:rsid w:val="005E6082"/>
    <w:rsid w:val="005E69A7"/>
    <w:rsid w:val="005F05A5"/>
    <w:rsid w:val="005F17F0"/>
    <w:rsid w:val="005F1B8A"/>
    <w:rsid w:val="005F1E2B"/>
    <w:rsid w:val="005F3560"/>
    <w:rsid w:val="005F4B15"/>
    <w:rsid w:val="005F4C3A"/>
    <w:rsid w:val="005F549E"/>
    <w:rsid w:val="005F604E"/>
    <w:rsid w:val="005F648B"/>
    <w:rsid w:val="00600BE6"/>
    <w:rsid w:val="0060319F"/>
    <w:rsid w:val="00603E7A"/>
    <w:rsid w:val="006047DE"/>
    <w:rsid w:val="00604ED1"/>
    <w:rsid w:val="00605CA0"/>
    <w:rsid w:val="00607185"/>
    <w:rsid w:val="006140D1"/>
    <w:rsid w:val="006202BA"/>
    <w:rsid w:val="006236E8"/>
    <w:rsid w:val="00623D35"/>
    <w:rsid w:val="006249B9"/>
    <w:rsid w:val="00625B2F"/>
    <w:rsid w:val="00625D53"/>
    <w:rsid w:val="006262F8"/>
    <w:rsid w:val="00626D63"/>
    <w:rsid w:val="0062788F"/>
    <w:rsid w:val="00627A2F"/>
    <w:rsid w:val="006303E0"/>
    <w:rsid w:val="00635884"/>
    <w:rsid w:val="0063741F"/>
    <w:rsid w:val="006376DB"/>
    <w:rsid w:val="00637AD0"/>
    <w:rsid w:val="00637C4E"/>
    <w:rsid w:val="0064135C"/>
    <w:rsid w:val="006511A9"/>
    <w:rsid w:val="006515B4"/>
    <w:rsid w:val="00652D5D"/>
    <w:rsid w:val="006532CD"/>
    <w:rsid w:val="006534D2"/>
    <w:rsid w:val="00654978"/>
    <w:rsid w:val="0065636B"/>
    <w:rsid w:val="00660763"/>
    <w:rsid w:val="00662F3D"/>
    <w:rsid w:val="00664492"/>
    <w:rsid w:val="00667550"/>
    <w:rsid w:val="00674E91"/>
    <w:rsid w:val="006750D4"/>
    <w:rsid w:val="0067658F"/>
    <w:rsid w:val="006774BA"/>
    <w:rsid w:val="00683511"/>
    <w:rsid w:val="00684356"/>
    <w:rsid w:val="00685FC7"/>
    <w:rsid w:val="0068658B"/>
    <w:rsid w:val="00692024"/>
    <w:rsid w:val="006938E9"/>
    <w:rsid w:val="00695E12"/>
    <w:rsid w:val="006969B3"/>
    <w:rsid w:val="006A09FD"/>
    <w:rsid w:val="006A2B0A"/>
    <w:rsid w:val="006A3077"/>
    <w:rsid w:val="006A6BE8"/>
    <w:rsid w:val="006A7347"/>
    <w:rsid w:val="006B0D85"/>
    <w:rsid w:val="006B149C"/>
    <w:rsid w:val="006B3E4D"/>
    <w:rsid w:val="006B47EE"/>
    <w:rsid w:val="006C4026"/>
    <w:rsid w:val="006C7268"/>
    <w:rsid w:val="006C7EDF"/>
    <w:rsid w:val="006D05FE"/>
    <w:rsid w:val="006D1218"/>
    <w:rsid w:val="006D34BD"/>
    <w:rsid w:val="006D3CCE"/>
    <w:rsid w:val="006E0AF8"/>
    <w:rsid w:val="006E2D66"/>
    <w:rsid w:val="006E4C7E"/>
    <w:rsid w:val="006E5D69"/>
    <w:rsid w:val="006E6044"/>
    <w:rsid w:val="006E627C"/>
    <w:rsid w:val="006F0AD4"/>
    <w:rsid w:val="006F16D6"/>
    <w:rsid w:val="006F1EF0"/>
    <w:rsid w:val="006F230A"/>
    <w:rsid w:val="006F3DB6"/>
    <w:rsid w:val="006F48B3"/>
    <w:rsid w:val="006F5BA7"/>
    <w:rsid w:val="006F609B"/>
    <w:rsid w:val="00700569"/>
    <w:rsid w:val="00701911"/>
    <w:rsid w:val="00702F5E"/>
    <w:rsid w:val="00706B06"/>
    <w:rsid w:val="00707F91"/>
    <w:rsid w:val="007104B1"/>
    <w:rsid w:val="007107CB"/>
    <w:rsid w:val="00711627"/>
    <w:rsid w:val="007128B6"/>
    <w:rsid w:val="00715379"/>
    <w:rsid w:val="00717C44"/>
    <w:rsid w:val="00717DE3"/>
    <w:rsid w:val="00721FA7"/>
    <w:rsid w:val="007242F1"/>
    <w:rsid w:val="00724A51"/>
    <w:rsid w:val="007262A3"/>
    <w:rsid w:val="00727ED4"/>
    <w:rsid w:val="00730742"/>
    <w:rsid w:val="00730C7B"/>
    <w:rsid w:val="00732EFF"/>
    <w:rsid w:val="00740425"/>
    <w:rsid w:val="007405F7"/>
    <w:rsid w:val="0074258D"/>
    <w:rsid w:val="007445A1"/>
    <w:rsid w:val="00745330"/>
    <w:rsid w:val="007457D8"/>
    <w:rsid w:val="007461F7"/>
    <w:rsid w:val="00747836"/>
    <w:rsid w:val="007502C0"/>
    <w:rsid w:val="00751997"/>
    <w:rsid w:val="00752C33"/>
    <w:rsid w:val="00753A0F"/>
    <w:rsid w:val="007574AA"/>
    <w:rsid w:val="00757FB1"/>
    <w:rsid w:val="00761F7D"/>
    <w:rsid w:val="0076216B"/>
    <w:rsid w:val="00764B58"/>
    <w:rsid w:val="00765F9B"/>
    <w:rsid w:val="007666ED"/>
    <w:rsid w:val="00770F46"/>
    <w:rsid w:val="00772313"/>
    <w:rsid w:val="00773494"/>
    <w:rsid w:val="00775636"/>
    <w:rsid w:val="00775A64"/>
    <w:rsid w:val="00775DA0"/>
    <w:rsid w:val="00776C43"/>
    <w:rsid w:val="00777561"/>
    <w:rsid w:val="0078089A"/>
    <w:rsid w:val="00784708"/>
    <w:rsid w:val="0078533F"/>
    <w:rsid w:val="00786F87"/>
    <w:rsid w:val="00790722"/>
    <w:rsid w:val="0079135B"/>
    <w:rsid w:val="00793A7B"/>
    <w:rsid w:val="00793CFB"/>
    <w:rsid w:val="00793D01"/>
    <w:rsid w:val="00793EBB"/>
    <w:rsid w:val="0079424E"/>
    <w:rsid w:val="007942E8"/>
    <w:rsid w:val="007A0AFF"/>
    <w:rsid w:val="007A1A73"/>
    <w:rsid w:val="007A3030"/>
    <w:rsid w:val="007A71F3"/>
    <w:rsid w:val="007A75A6"/>
    <w:rsid w:val="007B5C9A"/>
    <w:rsid w:val="007B686A"/>
    <w:rsid w:val="007C0A95"/>
    <w:rsid w:val="007C1A7A"/>
    <w:rsid w:val="007C29C3"/>
    <w:rsid w:val="007C51C3"/>
    <w:rsid w:val="007C55F8"/>
    <w:rsid w:val="007C75E9"/>
    <w:rsid w:val="007D0089"/>
    <w:rsid w:val="007D18F8"/>
    <w:rsid w:val="007D24F4"/>
    <w:rsid w:val="007D3E53"/>
    <w:rsid w:val="007D42F1"/>
    <w:rsid w:val="007D46B9"/>
    <w:rsid w:val="007D568A"/>
    <w:rsid w:val="007E2B06"/>
    <w:rsid w:val="007E7B85"/>
    <w:rsid w:val="007F15C9"/>
    <w:rsid w:val="007F490D"/>
    <w:rsid w:val="00801436"/>
    <w:rsid w:val="00802817"/>
    <w:rsid w:val="00803866"/>
    <w:rsid w:val="00804B82"/>
    <w:rsid w:val="00804BAC"/>
    <w:rsid w:val="00804F28"/>
    <w:rsid w:val="0080540D"/>
    <w:rsid w:val="0080574E"/>
    <w:rsid w:val="0081020B"/>
    <w:rsid w:val="00811538"/>
    <w:rsid w:val="008125C0"/>
    <w:rsid w:val="00812C6D"/>
    <w:rsid w:val="008134F0"/>
    <w:rsid w:val="00820A11"/>
    <w:rsid w:val="00822ABE"/>
    <w:rsid w:val="00823945"/>
    <w:rsid w:val="00823BC1"/>
    <w:rsid w:val="00823D9F"/>
    <w:rsid w:val="00825F44"/>
    <w:rsid w:val="008279A3"/>
    <w:rsid w:val="00827B4C"/>
    <w:rsid w:val="00827D27"/>
    <w:rsid w:val="0083095A"/>
    <w:rsid w:val="00830D91"/>
    <w:rsid w:val="0083290B"/>
    <w:rsid w:val="00833B13"/>
    <w:rsid w:val="00834716"/>
    <w:rsid w:val="00835949"/>
    <w:rsid w:val="00835D69"/>
    <w:rsid w:val="0083609B"/>
    <w:rsid w:val="008404B1"/>
    <w:rsid w:val="008417E4"/>
    <w:rsid w:val="00842CAA"/>
    <w:rsid w:val="00842D0A"/>
    <w:rsid w:val="00843E72"/>
    <w:rsid w:val="00844655"/>
    <w:rsid w:val="00845B29"/>
    <w:rsid w:val="00845C67"/>
    <w:rsid w:val="0085141C"/>
    <w:rsid w:val="00851D6F"/>
    <w:rsid w:val="0085209E"/>
    <w:rsid w:val="00856CAC"/>
    <w:rsid w:val="00860974"/>
    <w:rsid w:val="008609EF"/>
    <w:rsid w:val="00860B49"/>
    <w:rsid w:val="00861244"/>
    <w:rsid w:val="008643C2"/>
    <w:rsid w:val="00865184"/>
    <w:rsid w:val="008652B6"/>
    <w:rsid w:val="008652CE"/>
    <w:rsid w:val="008657BA"/>
    <w:rsid w:val="0086652A"/>
    <w:rsid w:val="00870425"/>
    <w:rsid w:val="0087090D"/>
    <w:rsid w:val="0087123C"/>
    <w:rsid w:val="00871C81"/>
    <w:rsid w:val="00873DFD"/>
    <w:rsid w:val="0087477C"/>
    <w:rsid w:val="00875CB8"/>
    <w:rsid w:val="00875EF8"/>
    <w:rsid w:val="00880A21"/>
    <w:rsid w:val="00880B39"/>
    <w:rsid w:val="00880D65"/>
    <w:rsid w:val="00881CC0"/>
    <w:rsid w:val="00882B0C"/>
    <w:rsid w:val="00882DCF"/>
    <w:rsid w:val="00887EA6"/>
    <w:rsid w:val="00892400"/>
    <w:rsid w:val="00892CF6"/>
    <w:rsid w:val="008932D6"/>
    <w:rsid w:val="00896FF2"/>
    <w:rsid w:val="00897EC1"/>
    <w:rsid w:val="008A01F2"/>
    <w:rsid w:val="008A1C5A"/>
    <w:rsid w:val="008A33EF"/>
    <w:rsid w:val="008A428E"/>
    <w:rsid w:val="008A4FCD"/>
    <w:rsid w:val="008B091B"/>
    <w:rsid w:val="008B1FBC"/>
    <w:rsid w:val="008B3578"/>
    <w:rsid w:val="008B4FD0"/>
    <w:rsid w:val="008B686C"/>
    <w:rsid w:val="008B7599"/>
    <w:rsid w:val="008C12E6"/>
    <w:rsid w:val="008C3C43"/>
    <w:rsid w:val="008C3DAC"/>
    <w:rsid w:val="008C5919"/>
    <w:rsid w:val="008D0964"/>
    <w:rsid w:val="008D27D4"/>
    <w:rsid w:val="008D48AC"/>
    <w:rsid w:val="008D6990"/>
    <w:rsid w:val="008E0DF4"/>
    <w:rsid w:val="008E1452"/>
    <w:rsid w:val="008E4A92"/>
    <w:rsid w:val="008E4DAE"/>
    <w:rsid w:val="008E6061"/>
    <w:rsid w:val="008E69AE"/>
    <w:rsid w:val="008E6DDD"/>
    <w:rsid w:val="008F5768"/>
    <w:rsid w:val="0090085E"/>
    <w:rsid w:val="009012FF"/>
    <w:rsid w:val="00902A52"/>
    <w:rsid w:val="009039AF"/>
    <w:rsid w:val="00904243"/>
    <w:rsid w:val="00910B72"/>
    <w:rsid w:val="00911116"/>
    <w:rsid w:val="00911906"/>
    <w:rsid w:val="009137D2"/>
    <w:rsid w:val="00915653"/>
    <w:rsid w:val="009167C1"/>
    <w:rsid w:val="00916B95"/>
    <w:rsid w:val="00920A09"/>
    <w:rsid w:val="00922196"/>
    <w:rsid w:val="009221C5"/>
    <w:rsid w:val="00922FE0"/>
    <w:rsid w:val="00924343"/>
    <w:rsid w:val="00925D9C"/>
    <w:rsid w:val="009262A0"/>
    <w:rsid w:val="0092792A"/>
    <w:rsid w:val="009300A9"/>
    <w:rsid w:val="0093661E"/>
    <w:rsid w:val="00940925"/>
    <w:rsid w:val="00941398"/>
    <w:rsid w:val="0094182C"/>
    <w:rsid w:val="00942A28"/>
    <w:rsid w:val="00942C31"/>
    <w:rsid w:val="009473EB"/>
    <w:rsid w:val="00947682"/>
    <w:rsid w:val="009478B3"/>
    <w:rsid w:val="00952252"/>
    <w:rsid w:val="00954526"/>
    <w:rsid w:val="0095608E"/>
    <w:rsid w:val="0095721E"/>
    <w:rsid w:val="0096005E"/>
    <w:rsid w:val="00960C91"/>
    <w:rsid w:val="00962D8D"/>
    <w:rsid w:val="00964A03"/>
    <w:rsid w:val="009661DC"/>
    <w:rsid w:val="009679F5"/>
    <w:rsid w:val="00967BB4"/>
    <w:rsid w:val="00970775"/>
    <w:rsid w:val="00970B8E"/>
    <w:rsid w:val="00971596"/>
    <w:rsid w:val="0097170D"/>
    <w:rsid w:val="00972778"/>
    <w:rsid w:val="00973B83"/>
    <w:rsid w:val="00973F97"/>
    <w:rsid w:val="00973FE7"/>
    <w:rsid w:val="00975EF1"/>
    <w:rsid w:val="00976383"/>
    <w:rsid w:val="00980E9E"/>
    <w:rsid w:val="0098627A"/>
    <w:rsid w:val="00987856"/>
    <w:rsid w:val="00987FAB"/>
    <w:rsid w:val="0099029E"/>
    <w:rsid w:val="00991069"/>
    <w:rsid w:val="00992105"/>
    <w:rsid w:val="00993BFD"/>
    <w:rsid w:val="009A2A4A"/>
    <w:rsid w:val="009A33F8"/>
    <w:rsid w:val="009A3E03"/>
    <w:rsid w:val="009A6CA4"/>
    <w:rsid w:val="009A6D9B"/>
    <w:rsid w:val="009A7B91"/>
    <w:rsid w:val="009B579B"/>
    <w:rsid w:val="009B5A3E"/>
    <w:rsid w:val="009C0EF6"/>
    <w:rsid w:val="009C1BDE"/>
    <w:rsid w:val="009C1DA3"/>
    <w:rsid w:val="009C233F"/>
    <w:rsid w:val="009C26C7"/>
    <w:rsid w:val="009C6DDB"/>
    <w:rsid w:val="009C7EED"/>
    <w:rsid w:val="009C7F22"/>
    <w:rsid w:val="009D1AC7"/>
    <w:rsid w:val="009D2C7A"/>
    <w:rsid w:val="009D5CE1"/>
    <w:rsid w:val="009E12AB"/>
    <w:rsid w:val="009E22F7"/>
    <w:rsid w:val="009E249B"/>
    <w:rsid w:val="009E2D56"/>
    <w:rsid w:val="009E45EC"/>
    <w:rsid w:val="009E52FE"/>
    <w:rsid w:val="009F000E"/>
    <w:rsid w:val="009F1928"/>
    <w:rsid w:val="009F2168"/>
    <w:rsid w:val="009F2D5F"/>
    <w:rsid w:val="009F344F"/>
    <w:rsid w:val="009F5535"/>
    <w:rsid w:val="00A016FD"/>
    <w:rsid w:val="00A04017"/>
    <w:rsid w:val="00A07D2F"/>
    <w:rsid w:val="00A10703"/>
    <w:rsid w:val="00A17109"/>
    <w:rsid w:val="00A210D8"/>
    <w:rsid w:val="00A225E7"/>
    <w:rsid w:val="00A23C6E"/>
    <w:rsid w:val="00A248C6"/>
    <w:rsid w:val="00A25920"/>
    <w:rsid w:val="00A2723F"/>
    <w:rsid w:val="00A30EF1"/>
    <w:rsid w:val="00A313D5"/>
    <w:rsid w:val="00A31B61"/>
    <w:rsid w:val="00A32853"/>
    <w:rsid w:val="00A36725"/>
    <w:rsid w:val="00A3732C"/>
    <w:rsid w:val="00A40EEB"/>
    <w:rsid w:val="00A42680"/>
    <w:rsid w:val="00A426C5"/>
    <w:rsid w:val="00A43BF4"/>
    <w:rsid w:val="00A443CA"/>
    <w:rsid w:val="00A45242"/>
    <w:rsid w:val="00A4622B"/>
    <w:rsid w:val="00A47ADF"/>
    <w:rsid w:val="00A505C7"/>
    <w:rsid w:val="00A52827"/>
    <w:rsid w:val="00A53404"/>
    <w:rsid w:val="00A534E9"/>
    <w:rsid w:val="00A53BA9"/>
    <w:rsid w:val="00A53E36"/>
    <w:rsid w:val="00A546FA"/>
    <w:rsid w:val="00A559CE"/>
    <w:rsid w:val="00A5620A"/>
    <w:rsid w:val="00A607D8"/>
    <w:rsid w:val="00A60955"/>
    <w:rsid w:val="00A61884"/>
    <w:rsid w:val="00A64EE2"/>
    <w:rsid w:val="00A6597B"/>
    <w:rsid w:val="00A6691E"/>
    <w:rsid w:val="00A66B48"/>
    <w:rsid w:val="00A6725E"/>
    <w:rsid w:val="00A70187"/>
    <w:rsid w:val="00A70627"/>
    <w:rsid w:val="00A72354"/>
    <w:rsid w:val="00A72554"/>
    <w:rsid w:val="00A72E21"/>
    <w:rsid w:val="00A7426D"/>
    <w:rsid w:val="00A74D42"/>
    <w:rsid w:val="00A768FB"/>
    <w:rsid w:val="00A8028E"/>
    <w:rsid w:val="00A82800"/>
    <w:rsid w:val="00A83072"/>
    <w:rsid w:val="00A849C2"/>
    <w:rsid w:val="00A859EE"/>
    <w:rsid w:val="00A85F5F"/>
    <w:rsid w:val="00A867C0"/>
    <w:rsid w:val="00A86AF4"/>
    <w:rsid w:val="00A87C88"/>
    <w:rsid w:val="00A90559"/>
    <w:rsid w:val="00A90E5B"/>
    <w:rsid w:val="00A91DBC"/>
    <w:rsid w:val="00A92420"/>
    <w:rsid w:val="00A94A1E"/>
    <w:rsid w:val="00A95563"/>
    <w:rsid w:val="00A96572"/>
    <w:rsid w:val="00A97E9C"/>
    <w:rsid w:val="00AA29EE"/>
    <w:rsid w:val="00AA33BE"/>
    <w:rsid w:val="00AA4473"/>
    <w:rsid w:val="00AA55EE"/>
    <w:rsid w:val="00AA7E20"/>
    <w:rsid w:val="00AB1E24"/>
    <w:rsid w:val="00AB24E7"/>
    <w:rsid w:val="00AB2D25"/>
    <w:rsid w:val="00AB3BA0"/>
    <w:rsid w:val="00AB4A23"/>
    <w:rsid w:val="00AB506D"/>
    <w:rsid w:val="00AB5204"/>
    <w:rsid w:val="00AB5D73"/>
    <w:rsid w:val="00AC04EE"/>
    <w:rsid w:val="00AC2BAE"/>
    <w:rsid w:val="00AC4F45"/>
    <w:rsid w:val="00AC5C65"/>
    <w:rsid w:val="00AC5D59"/>
    <w:rsid w:val="00AC5E14"/>
    <w:rsid w:val="00AD3010"/>
    <w:rsid w:val="00AD374C"/>
    <w:rsid w:val="00AD438A"/>
    <w:rsid w:val="00AD5144"/>
    <w:rsid w:val="00AD6CFE"/>
    <w:rsid w:val="00AE02DC"/>
    <w:rsid w:val="00AE09D6"/>
    <w:rsid w:val="00AE0D91"/>
    <w:rsid w:val="00AE1F94"/>
    <w:rsid w:val="00AE21E2"/>
    <w:rsid w:val="00AE26D8"/>
    <w:rsid w:val="00AE32AD"/>
    <w:rsid w:val="00AE36F2"/>
    <w:rsid w:val="00AE4FA8"/>
    <w:rsid w:val="00AE6907"/>
    <w:rsid w:val="00AE6FC9"/>
    <w:rsid w:val="00AF159E"/>
    <w:rsid w:val="00AF45C3"/>
    <w:rsid w:val="00AF5B22"/>
    <w:rsid w:val="00AF61F6"/>
    <w:rsid w:val="00AF6754"/>
    <w:rsid w:val="00AF6936"/>
    <w:rsid w:val="00AF6B7D"/>
    <w:rsid w:val="00B030D8"/>
    <w:rsid w:val="00B03345"/>
    <w:rsid w:val="00B0560E"/>
    <w:rsid w:val="00B06545"/>
    <w:rsid w:val="00B0781E"/>
    <w:rsid w:val="00B10285"/>
    <w:rsid w:val="00B111E1"/>
    <w:rsid w:val="00B1124B"/>
    <w:rsid w:val="00B13AF9"/>
    <w:rsid w:val="00B16755"/>
    <w:rsid w:val="00B16F4C"/>
    <w:rsid w:val="00B17908"/>
    <w:rsid w:val="00B2384A"/>
    <w:rsid w:val="00B2484F"/>
    <w:rsid w:val="00B30736"/>
    <w:rsid w:val="00B31865"/>
    <w:rsid w:val="00B33098"/>
    <w:rsid w:val="00B3368C"/>
    <w:rsid w:val="00B336B3"/>
    <w:rsid w:val="00B35439"/>
    <w:rsid w:val="00B36229"/>
    <w:rsid w:val="00B3770E"/>
    <w:rsid w:val="00B40E00"/>
    <w:rsid w:val="00B44B4E"/>
    <w:rsid w:val="00B44C67"/>
    <w:rsid w:val="00B45025"/>
    <w:rsid w:val="00B45038"/>
    <w:rsid w:val="00B454DA"/>
    <w:rsid w:val="00B47F95"/>
    <w:rsid w:val="00B50F3E"/>
    <w:rsid w:val="00B51E0E"/>
    <w:rsid w:val="00B55BE5"/>
    <w:rsid w:val="00B55DED"/>
    <w:rsid w:val="00B5666C"/>
    <w:rsid w:val="00B5683C"/>
    <w:rsid w:val="00B56D86"/>
    <w:rsid w:val="00B60143"/>
    <w:rsid w:val="00B6067B"/>
    <w:rsid w:val="00B612ED"/>
    <w:rsid w:val="00B6161F"/>
    <w:rsid w:val="00B63FCC"/>
    <w:rsid w:val="00B64489"/>
    <w:rsid w:val="00B67367"/>
    <w:rsid w:val="00B679C2"/>
    <w:rsid w:val="00B727C1"/>
    <w:rsid w:val="00B73281"/>
    <w:rsid w:val="00B741F5"/>
    <w:rsid w:val="00B75DB3"/>
    <w:rsid w:val="00B770F8"/>
    <w:rsid w:val="00B7741F"/>
    <w:rsid w:val="00B77C2E"/>
    <w:rsid w:val="00B806B5"/>
    <w:rsid w:val="00B80F0B"/>
    <w:rsid w:val="00B81BC7"/>
    <w:rsid w:val="00B82041"/>
    <w:rsid w:val="00B822DC"/>
    <w:rsid w:val="00B82317"/>
    <w:rsid w:val="00B82F68"/>
    <w:rsid w:val="00B83149"/>
    <w:rsid w:val="00B83827"/>
    <w:rsid w:val="00B83B9A"/>
    <w:rsid w:val="00B84E37"/>
    <w:rsid w:val="00B9222D"/>
    <w:rsid w:val="00B94D6B"/>
    <w:rsid w:val="00B94F7F"/>
    <w:rsid w:val="00BA357F"/>
    <w:rsid w:val="00BA4C5D"/>
    <w:rsid w:val="00BB1142"/>
    <w:rsid w:val="00BB3E15"/>
    <w:rsid w:val="00BB783B"/>
    <w:rsid w:val="00BB7A2A"/>
    <w:rsid w:val="00BC01D3"/>
    <w:rsid w:val="00BC24A9"/>
    <w:rsid w:val="00BC3777"/>
    <w:rsid w:val="00BC4802"/>
    <w:rsid w:val="00BC6F5E"/>
    <w:rsid w:val="00BC72B2"/>
    <w:rsid w:val="00BD055E"/>
    <w:rsid w:val="00BD0714"/>
    <w:rsid w:val="00BD1404"/>
    <w:rsid w:val="00BD16EE"/>
    <w:rsid w:val="00BD1796"/>
    <w:rsid w:val="00BD1DEE"/>
    <w:rsid w:val="00BD23AC"/>
    <w:rsid w:val="00BD2D33"/>
    <w:rsid w:val="00BD32F1"/>
    <w:rsid w:val="00BD3358"/>
    <w:rsid w:val="00BD3DA4"/>
    <w:rsid w:val="00BD5296"/>
    <w:rsid w:val="00BD5C60"/>
    <w:rsid w:val="00BD7848"/>
    <w:rsid w:val="00BE1DEB"/>
    <w:rsid w:val="00BE6960"/>
    <w:rsid w:val="00BE7855"/>
    <w:rsid w:val="00BF0D50"/>
    <w:rsid w:val="00BF3FCA"/>
    <w:rsid w:val="00BF622E"/>
    <w:rsid w:val="00BF67D0"/>
    <w:rsid w:val="00BF7B56"/>
    <w:rsid w:val="00C015DC"/>
    <w:rsid w:val="00C01DE6"/>
    <w:rsid w:val="00C04CC3"/>
    <w:rsid w:val="00C06AA9"/>
    <w:rsid w:val="00C12DE6"/>
    <w:rsid w:val="00C12F72"/>
    <w:rsid w:val="00C137EC"/>
    <w:rsid w:val="00C150BF"/>
    <w:rsid w:val="00C20AD8"/>
    <w:rsid w:val="00C22AD1"/>
    <w:rsid w:val="00C23E1E"/>
    <w:rsid w:val="00C30F76"/>
    <w:rsid w:val="00C3183B"/>
    <w:rsid w:val="00C31DC4"/>
    <w:rsid w:val="00C33C99"/>
    <w:rsid w:val="00C34D40"/>
    <w:rsid w:val="00C36DC3"/>
    <w:rsid w:val="00C37629"/>
    <w:rsid w:val="00C37F3F"/>
    <w:rsid w:val="00C41FAD"/>
    <w:rsid w:val="00C42140"/>
    <w:rsid w:val="00C423E1"/>
    <w:rsid w:val="00C438E0"/>
    <w:rsid w:val="00C44FC1"/>
    <w:rsid w:val="00C457BF"/>
    <w:rsid w:val="00C46453"/>
    <w:rsid w:val="00C46AF0"/>
    <w:rsid w:val="00C46E3D"/>
    <w:rsid w:val="00C46F05"/>
    <w:rsid w:val="00C47043"/>
    <w:rsid w:val="00C477F7"/>
    <w:rsid w:val="00C51597"/>
    <w:rsid w:val="00C519DB"/>
    <w:rsid w:val="00C526C7"/>
    <w:rsid w:val="00C533D5"/>
    <w:rsid w:val="00C547C4"/>
    <w:rsid w:val="00C55A16"/>
    <w:rsid w:val="00C56057"/>
    <w:rsid w:val="00C57BC9"/>
    <w:rsid w:val="00C60C8B"/>
    <w:rsid w:val="00C60E99"/>
    <w:rsid w:val="00C61344"/>
    <w:rsid w:val="00C62D0A"/>
    <w:rsid w:val="00C631BC"/>
    <w:rsid w:val="00C634D0"/>
    <w:rsid w:val="00C64A59"/>
    <w:rsid w:val="00C6638F"/>
    <w:rsid w:val="00C711E1"/>
    <w:rsid w:val="00C7181A"/>
    <w:rsid w:val="00C739DC"/>
    <w:rsid w:val="00C73F13"/>
    <w:rsid w:val="00C74C0A"/>
    <w:rsid w:val="00C75097"/>
    <w:rsid w:val="00C7598E"/>
    <w:rsid w:val="00C7720D"/>
    <w:rsid w:val="00C77586"/>
    <w:rsid w:val="00C77CA8"/>
    <w:rsid w:val="00C807F7"/>
    <w:rsid w:val="00C83B93"/>
    <w:rsid w:val="00C84173"/>
    <w:rsid w:val="00C93742"/>
    <w:rsid w:val="00CA01CC"/>
    <w:rsid w:val="00CA0752"/>
    <w:rsid w:val="00CA3925"/>
    <w:rsid w:val="00CA44A2"/>
    <w:rsid w:val="00CA50EC"/>
    <w:rsid w:val="00CA53FF"/>
    <w:rsid w:val="00CA5BCB"/>
    <w:rsid w:val="00CA67F2"/>
    <w:rsid w:val="00CA69EA"/>
    <w:rsid w:val="00CB2B66"/>
    <w:rsid w:val="00CB3922"/>
    <w:rsid w:val="00CB3CC8"/>
    <w:rsid w:val="00CB47A8"/>
    <w:rsid w:val="00CB60B6"/>
    <w:rsid w:val="00CC0401"/>
    <w:rsid w:val="00CC0BAA"/>
    <w:rsid w:val="00CC0C22"/>
    <w:rsid w:val="00CC4E57"/>
    <w:rsid w:val="00CC67BE"/>
    <w:rsid w:val="00CC6B65"/>
    <w:rsid w:val="00CD02EE"/>
    <w:rsid w:val="00CD10FF"/>
    <w:rsid w:val="00CD18BD"/>
    <w:rsid w:val="00CD5E49"/>
    <w:rsid w:val="00CD6D1B"/>
    <w:rsid w:val="00CD7A98"/>
    <w:rsid w:val="00CE08A5"/>
    <w:rsid w:val="00CE0BF3"/>
    <w:rsid w:val="00CE0E62"/>
    <w:rsid w:val="00CE30EA"/>
    <w:rsid w:val="00CE55DD"/>
    <w:rsid w:val="00CE6D49"/>
    <w:rsid w:val="00CE6E9E"/>
    <w:rsid w:val="00CE7729"/>
    <w:rsid w:val="00CE7F54"/>
    <w:rsid w:val="00CF0311"/>
    <w:rsid w:val="00CF03CF"/>
    <w:rsid w:val="00CF0954"/>
    <w:rsid w:val="00CF11D9"/>
    <w:rsid w:val="00CF1455"/>
    <w:rsid w:val="00CF2DB9"/>
    <w:rsid w:val="00D048E8"/>
    <w:rsid w:val="00D04CDC"/>
    <w:rsid w:val="00D05FE1"/>
    <w:rsid w:val="00D07555"/>
    <w:rsid w:val="00D1038C"/>
    <w:rsid w:val="00D108BB"/>
    <w:rsid w:val="00D1365B"/>
    <w:rsid w:val="00D1425C"/>
    <w:rsid w:val="00D17DBC"/>
    <w:rsid w:val="00D20C9B"/>
    <w:rsid w:val="00D222E7"/>
    <w:rsid w:val="00D2388D"/>
    <w:rsid w:val="00D23F7B"/>
    <w:rsid w:val="00D26C6D"/>
    <w:rsid w:val="00D27EBD"/>
    <w:rsid w:val="00D34595"/>
    <w:rsid w:val="00D34724"/>
    <w:rsid w:val="00D3781A"/>
    <w:rsid w:val="00D40179"/>
    <w:rsid w:val="00D423FF"/>
    <w:rsid w:val="00D425F6"/>
    <w:rsid w:val="00D508C2"/>
    <w:rsid w:val="00D52176"/>
    <w:rsid w:val="00D6150A"/>
    <w:rsid w:val="00D617C2"/>
    <w:rsid w:val="00D61959"/>
    <w:rsid w:val="00D622FC"/>
    <w:rsid w:val="00D62EFD"/>
    <w:rsid w:val="00D6775A"/>
    <w:rsid w:val="00D812D0"/>
    <w:rsid w:val="00D8156F"/>
    <w:rsid w:val="00D83887"/>
    <w:rsid w:val="00D84FEC"/>
    <w:rsid w:val="00D851CA"/>
    <w:rsid w:val="00D85A88"/>
    <w:rsid w:val="00D86DAB"/>
    <w:rsid w:val="00D909FF"/>
    <w:rsid w:val="00D90B24"/>
    <w:rsid w:val="00D936FC"/>
    <w:rsid w:val="00D976CF"/>
    <w:rsid w:val="00DA0C57"/>
    <w:rsid w:val="00DA0DD8"/>
    <w:rsid w:val="00DA1CAD"/>
    <w:rsid w:val="00DA3290"/>
    <w:rsid w:val="00DB069C"/>
    <w:rsid w:val="00DB1E84"/>
    <w:rsid w:val="00DB4D36"/>
    <w:rsid w:val="00DB5593"/>
    <w:rsid w:val="00DB709C"/>
    <w:rsid w:val="00DC04B4"/>
    <w:rsid w:val="00DC086A"/>
    <w:rsid w:val="00DC1181"/>
    <w:rsid w:val="00DC375A"/>
    <w:rsid w:val="00DC4419"/>
    <w:rsid w:val="00DC6488"/>
    <w:rsid w:val="00DC762F"/>
    <w:rsid w:val="00DD0E17"/>
    <w:rsid w:val="00DD2FF0"/>
    <w:rsid w:val="00DD435A"/>
    <w:rsid w:val="00DD519C"/>
    <w:rsid w:val="00DD5AC8"/>
    <w:rsid w:val="00DD62C4"/>
    <w:rsid w:val="00DE0303"/>
    <w:rsid w:val="00DE245D"/>
    <w:rsid w:val="00DE2AD6"/>
    <w:rsid w:val="00DE2F4A"/>
    <w:rsid w:val="00DE7D34"/>
    <w:rsid w:val="00DF52F4"/>
    <w:rsid w:val="00DF560D"/>
    <w:rsid w:val="00DF62E5"/>
    <w:rsid w:val="00DF6439"/>
    <w:rsid w:val="00DF65E1"/>
    <w:rsid w:val="00E00A4A"/>
    <w:rsid w:val="00E06389"/>
    <w:rsid w:val="00E11166"/>
    <w:rsid w:val="00E168DC"/>
    <w:rsid w:val="00E17FE7"/>
    <w:rsid w:val="00E23435"/>
    <w:rsid w:val="00E24228"/>
    <w:rsid w:val="00E24CD3"/>
    <w:rsid w:val="00E2602D"/>
    <w:rsid w:val="00E27E67"/>
    <w:rsid w:val="00E3089E"/>
    <w:rsid w:val="00E30E94"/>
    <w:rsid w:val="00E31030"/>
    <w:rsid w:val="00E311C1"/>
    <w:rsid w:val="00E32D18"/>
    <w:rsid w:val="00E32DED"/>
    <w:rsid w:val="00E3350C"/>
    <w:rsid w:val="00E40932"/>
    <w:rsid w:val="00E41E9E"/>
    <w:rsid w:val="00E44A7E"/>
    <w:rsid w:val="00E451E7"/>
    <w:rsid w:val="00E519E2"/>
    <w:rsid w:val="00E52ACA"/>
    <w:rsid w:val="00E558FB"/>
    <w:rsid w:val="00E56E5D"/>
    <w:rsid w:val="00E640FD"/>
    <w:rsid w:val="00E64A82"/>
    <w:rsid w:val="00E657A8"/>
    <w:rsid w:val="00E65AEB"/>
    <w:rsid w:val="00E65F37"/>
    <w:rsid w:val="00E66A3B"/>
    <w:rsid w:val="00E70185"/>
    <w:rsid w:val="00E7327A"/>
    <w:rsid w:val="00E81D44"/>
    <w:rsid w:val="00E8459E"/>
    <w:rsid w:val="00E851E8"/>
    <w:rsid w:val="00E92613"/>
    <w:rsid w:val="00E927B2"/>
    <w:rsid w:val="00E93911"/>
    <w:rsid w:val="00E944DB"/>
    <w:rsid w:val="00E9504D"/>
    <w:rsid w:val="00E95C2C"/>
    <w:rsid w:val="00E96705"/>
    <w:rsid w:val="00E97199"/>
    <w:rsid w:val="00EA2605"/>
    <w:rsid w:val="00EA2753"/>
    <w:rsid w:val="00EA2CE7"/>
    <w:rsid w:val="00EA6E5F"/>
    <w:rsid w:val="00EB04A8"/>
    <w:rsid w:val="00EB0707"/>
    <w:rsid w:val="00EB18A6"/>
    <w:rsid w:val="00EB3121"/>
    <w:rsid w:val="00EB5AB2"/>
    <w:rsid w:val="00EB60A6"/>
    <w:rsid w:val="00EB722A"/>
    <w:rsid w:val="00EC01FF"/>
    <w:rsid w:val="00EC0CEF"/>
    <w:rsid w:val="00EC1B33"/>
    <w:rsid w:val="00EC336C"/>
    <w:rsid w:val="00EC7E01"/>
    <w:rsid w:val="00ED1DF6"/>
    <w:rsid w:val="00ED25E5"/>
    <w:rsid w:val="00ED487D"/>
    <w:rsid w:val="00ED4E26"/>
    <w:rsid w:val="00ED5018"/>
    <w:rsid w:val="00ED726C"/>
    <w:rsid w:val="00EE0D81"/>
    <w:rsid w:val="00EE5656"/>
    <w:rsid w:val="00EE71F3"/>
    <w:rsid w:val="00EE7C86"/>
    <w:rsid w:val="00EF065D"/>
    <w:rsid w:val="00EF3D1A"/>
    <w:rsid w:val="00EF4421"/>
    <w:rsid w:val="00EF452F"/>
    <w:rsid w:val="00EF4F7A"/>
    <w:rsid w:val="00EF5BF5"/>
    <w:rsid w:val="00EF6552"/>
    <w:rsid w:val="00F00438"/>
    <w:rsid w:val="00F035C6"/>
    <w:rsid w:val="00F04EA1"/>
    <w:rsid w:val="00F06108"/>
    <w:rsid w:val="00F06831"/>
    <w:rsid w:val="00F06D85"/>
    <w:rsid w:val="00F0728C"/>
    <w:rsid w:val="00F13D66"/>
    <w:rsid w:val="00F14721"/>
    <w:rsid w:val="00F172EF"/>
    <w:rsid w:val="00F21436"/>
    <w:rsid w:val="00F216A0"/>
    <w:rsid w:val="00F24C1C"/>
    <w:rsid w:val="00F251D7"/>
    <w:rsid w:val="00F260DE"/>
    <w:rsid w:val="00F26AAA"/>
    <w:rsid w:val="00F27AA4"/>
    <w:rsid w:val="00F27F1E"/>
    <w:rsid w:val="00F32B7F"/>
    <w:rsid w:val="00F3319A"/>
    <w:rsid w:val="00F35E39"/>
    <w:rsid w:val="00F36BF0"/>
    <w:rsid w:val="00F37413"/>
    <w:rsid w:val="00F42F8B"/>
    <w:rsid w:val="00F450BF"/>
    <w:rsid w:val="00F46C30"/>
    <w:rsid w:val="00F47621"/>
    <w:rsid w:val="00F504ED"/>
    <w:rsid w:val="00F52880"/>
    <w:rsid w:val="00F52900"/>
    <w:rsid w:val="00F52EB8"/>
    <w:rsid w:val="00F534F6"/>
    <w:rsid w:val="00F53729"/>
    <w:rsid w:val="00F54DAD"/>
    <w:rsid w:val="00F616C8"/>
    <w:rsid w:val="00F64027"/>
    <w:rsid w:val="00F65026"/>
    <w:rsid w:val="00F651EE"/>
    <w:rsid w:val="00F6629A"/>
    <w:rsid w:val="00F671C4"/>
    <w:rsid w:val="00F704A4"/>
    <w:rsid w:val="00F71E86"/>
    <w:rsid w:val="00F733AD"/>
    <w:rsid w:val="00F76567"/>
    <w:rsid w:val="00F76A59"/>
    <w:rsid w:val="00F77782"/>
    <w:rsid w:val="00F84852"/>
    <w:rsid w:val="00F84B2A"/>
    <w:rsid w:val="00F85A8B"/>
    <w:rsid w:val="00F868B8"/>
    <w:rsid w:val="00F86A9C"/>
    <w:rsid w:val="00F86FCC"/>
    <w:rsid w:val="00F91E26"/>
    <w:rsid w:val="00F937FD"/>
    <w:rsid w:val="00F950B7"/>
    <w:rsid w:val="00F95639"/>
    <w:rsid w:val="00F96FF5"/>
    <w:rsid w:val="00F979A5"/>
    <w:rsid w:val="00FA155A"/>
    <w:rsid w:val="00FA21BB"/>
    <w:rsid w:val="00FA2677"/>
    <w:rsid w:val="00FA4AF6"/>
    <w:rsid w:val="00FA6345"/>
    <w:rsid w:val="00FB098E"/>
    <w:rsid w:val="00FB1D5A"/>
    <w:rsid w:val="00FB402A"/>
    <w:rsid w:val="00FB7959"/>
    <w:rsid w:val="00FC01CB"/>
    <w:rsid w:val="00FC0DCB"/>
    <w:rsid w:val="00FC0EE1"/>
    <w:rsid w:val="00FC10CF"/>
    <w:rsid w:val="00FC1BD0"/>
    <w:rsid w:val="00FC263C"/>
    <w:rsid w:val="00FC321D"/>
    <w:rsid w:val="00FC4377"/>
    <w:rsid w:val="00FC69DC"/>
    <w:rsid w:val="00FC73A5"/>
    <w:rsid w:val="00FC7E02"/>
    <w:rsid w:val="00FD1D4C"/>
    <w:rsid w:val="00FD5C95"/>
    <w:rsid w:val="00FE0A0C"/>
    <w:rsid w:val="00FE12F7"/>
    <w:rsid w:val="00FE1389"/>
    <w:rsid w:val="00FE45A5"/>
    <w:rsid w:val="00FE5718"/>
    <w:rsid w:val="00FE6283"/>
    <w:rsid w:val="00FF2510"/>
    <w:rsid w:val="00FF3473"/>
    <w:rsid w:val="00FF4E3A"/>
    <w:rsid w:val="00FF4FB7"/>
    <w:rsid w:val="00FF6088"/>
    <w:rsid w:val="00FF7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3"/>
    <o:shapelayout v:ext="edit">
      <o:idmap v:ext="edit" data="1"/>
    </o:shapelayout>
  </w:shapeDefaults>
  <w:decimalSymbol w:val=","/>
  <w:listSeparator w:val=";"/>
  <w14:docId w14:val="1C6FA004"/>
  <w15:docId w15:val="{657D43BC-3378-4522-B611-21F128B78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C93742"/>
    <w:pPr>
      <w:widowControl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uiPriority w:val="9"/>
    <w:qFormat/>
    <w:rsid w:val="008652B6"/>
    <w:pPr>
      <w:keepNext/>
      <w:jc w:val="center"/>
      <w:outlineLvl w:val="0"/>
    </w:pPr>
    <w:rPr>
      <w:rFonts w:ascii="Times New Roman" w:hAnsi="Times New Roman"/>
      <w:b/>
      <w:sz w:val="28"/>
      <w:u w:val="single"/>
    </w:rPr>
  </w:style>
  <w:style w:type="paragraph" w:styleId="Ttulo2">
    <w:name w:val="heading 2"/>
    <w:basedOn w:val="Normal"/>
    <w:next w:val="Normal"/>
    <w:link w:val="Ttulo2Char"/>
    <w:qFormat/>
    <w:rsid w:val="008652B6"/>
    <w:pPr>
      <w:keepNext/>
      <w:outlineLvl w:val="1"/>
    </w:pPr>
    <w:rPr>
      <w:rFonts w:ascii="Times New Roman" w:hAnsi="Times New Roman"/>
      <w:b/>
      <w:sz w:val="28"/>
      <w:u w:val="single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EB722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104252"/>
    <w:pPr>
      <w:keepNext/>
      <w:keepLines/>
      <w:widowControl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78089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7D24F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910B72"/>
    <w:rPr>
      <w:rFonts w:eastAsiaTheme="minorHAnsi" w:cstheme="minorBidi"/>
      <w:b/>
      <w:sz w:val="28"/>
      <w:szCs w:val="22"/>
      <w:u w:val="single"/>
      <w:lang w:val="en-US" w:eastAsia="en-US"/>
    </w:rPr>
  </w:style>
  <w:style w:type="paragraph" w:styleId="Cabealho">
    <w:name w:val="header"/>
    <w:basedOn w:val="Normal"/>
    <w:link w:val="CabealhoChar"/>
    <w:rsid w:val="0056506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631BC"/>
    <w:rPr>
      <w:rFonts w:ascii="Garamond" w:hAnsi="Garamond"/>
      <w:sz w:val="26"/>
    </w:rPr>
  </w:style>
  <w:style w:type="paragraph" w:styleId="Rodap">
    <w:name w:val="footer"/>
    <w:basedOn w:val="Normal"/>
    <w:link w:val="RodapChar"/>
    <w:uiPriority w:val="99"/>
    <w:rsid w:val="0056506F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C631BC"/>
    <w:rPr>
      <w:rFonts w:ascii="Garamond" w:hAnsi="Garamond"/>
      <w:sz w:val="26"/>
    </w:rPr>
  </w:style>
  <w:style w:type="paragraph" w:styleId="Ttulo">
    <w:name w:val="Title"/>
    <w:basedOn w:val="Normal"/>
    <w:link w:val="TtuloChar"/>
    <w:qFormat/>
    <w:rsid w:val="008652B6"/>
    <w:pPr>
      <w:jc w:val="center"/>
    </w:pPr>
    <w:rPr>
      <w:rFonts w:ascii="Times New Roman" w:hAnsi="Times New Roman"/>
      <w:sz w:val="24"/>
    </w:rPr>
  </w:style>
  <w:style w:type="character" w:customStyle="1" w:styleId="TtuloChar">
    <w:name w:val="Título Char"/>
    <w:basedOn w:val="Fontepargpadro"/>
    <w:link w:val="Ttulo"/>
    <w:rsid w:val="00993BFD"/>
    <w:rPr>
      <w:sz w:val="24"/>
    </w:rPr>
  </w:style>
  <w:style w:type="paragraph" w:styleId="Corpodetexto2">
    <w:name w:val="Body Text 2"/>
    <w:basedOn w:val="Normal"/>
    <w:link w:val="Corpodetexto2Char"/>
    <w:rsid w:val="008652B6"/>
    <w:pPr>
      <w:jc w:val="both"/>
    </w:pPr>
    <w:rPr>
      <w:rFonts w:ascii="Times New Roman" w:hAnsi="Times New Roman"/>
      <w:sz w:val="24"/>
    </w:rPr>
  </w:style>
  <w:style w:type="character" w:styleId="Hyperlink">
    <w:name w:val="Hyperlink"/>
    <w:rsid w:val="00C631BC"/>
    <w:rPr>
      <w:color w:val="0000FF"/>
      <w:u w:val="single"/>
    </w:rPr>
  </w:style>
  <w:style w:type="paragraph" w:styleId="NormalWeb">
    <w:name w:val="Normal (Web)"/>
    <w:basedOn w:val="Normal"/>
    <w:uiPriority w:val="99"/>
    <w:rsid w:val="00B30736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Forte">
    <w:name w:val="Strong"/>
    <w:qFormat/>
    <w:rsid w:val="00B30736"/>
    <w:rPr>
      <w:b/>
      <w:bCs/>
    </w:rPr>
  </w:style>
  <w:style w:type="paragraph" w:styleId="Citao">
    <w:name w:val="Quote"/>
    <w:basedOn w:val="Normal"/>
    <w:next w:val="Normal"/>
    <w:link w:val="CitaoChar"/>
    <w:uiPriority w:val="29"/>
    <w:qFormat/>
    <w:rsid w:val="00546502"/>
    <w:rPr>
      <w:i/>
      <w:iCs/>
      <w:color w:val="000000"/>
    </w:rPr>
  </w:style>
  <w:style w:type="character" w:customStyle="1" w:styleId="CitaoChar">
    <w:name w:val="Citação Char"/>
    <w:link w:val="Citao"/>
    <w:uiPriority w:val="29"/>
    <w:rsid w:val="00546502"/>
    <w:rPr>
      <w:rFonts w:ascii="Garamond" w:hAnsi="Garamond"/>
      <w:i/>
      <w:iCs/>
      <w:color w:val="000000"/>
      <w:sz w:val="26"/>
    </w:rPr>
  </w:style>
  <w:style w:type="character" w:styleId="nfase">
    <w:name w:val="Emphasis"/>
    <w:uiPriority w:val="20"/>
    <w:qFormat/>
    <w:rsid w:val="009C1BDE"/>
    <w:rPr>
      <w:i/>
      <w:iCs/>
    </w:rPr>
  </w:style>
  <w:style w:type="paragraph" w:styleId="PargrafodaLista">
    <w:name w:val="List Paragraph"/>
    <w:basedOn w:val="Normal"/>
    <w:uiPriority w:val="1"/>
    <w:qFormat/>
    <w:rsid w:val="005028B5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table" w:styleId="Tabelacomefeitos3D2">
    <w:name w:val="Table 3D effects 2"/>
    <w:basedOn w:val="Tabelanormal"/>
    <w:rsid w:val="008F5768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aMdia2-nfase1">
    <w:name w:val="Medium List 2 Accent 1"/>
    <w:basedOn w:val="Tabelanormal"/>
    <w:uiPriority w:val="66"/>
    <w:rsid w:val="00D425F6"/>
    <w:rPr>
      <w:rFonts w:ascii="Cambria" w:hAnsi="Cambria"/>
      <w:color w:val="000000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radeMdia3-nfase3">
    <w:name w:val="Medium Grid 3 Accent 3"/>
    <w:basedOn w:val="Tabelanormal"/>
    <w:uiPriority w:val="69"/>
    <w:rsid w:val="00AE36F2"/>
    <w:pPr>
      <w:jc w:val="both"/>
    </w:pPr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Tabelacomgrade">
    <w:name w:val="Table Grid"/>
    <w:basedOn w:val="Tabelanormal"/>
    <w:rsid w:val="00F85A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adeMdia3-nfase1">
    <w:name w:val="Medium Grid 3 Accent 1"/>
    <w:basedOn w:val="Tabelanormal"/>
    <w:uiPriority w:val="69"/>
    <w:rsid w:val="00F85A8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GradeMdia3-nfase5">
    <w:name w:val="Medium Grid 3 Accent 5"/>
    <w:basedOn w:val="Tabelanormal"/>
    <w:uiPriority w:val="69"/>
    <w:rsid w:val="00120C1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Tabelacomgrade8">
    <w:name w:val="Table Grid 8"/>
    <w:basedOn w:val="Tabelanormal"/>
    <w:rsid w:val="00521467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balo">
    <w:name w:val="Balloon Text"/>
    <w:basedOn w:val="Normal"/>
    <w:link w:val="TextodebaloChar"/>
    <w:rsid w:val="00765F9B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765F9B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uiPriority w:val="1"/>
    <w:qFormat/>
    <w:rsid w:val="00993BF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1"/>
    <w:rsid w:val="00993BFD"/>
    <w:rPr>
      <w:rFonts w:ascii="Garamond" w:hAnsi="Garamond"/>
      <w:sz w:val="26"/>
    </w:rPr>
  </w:style>
  <w:style w:type="paragraph" w:customStyle="1" w:styleId="Default">
    <w:name w:val="Default"/>
    <w:rsid w:val="00BF622E"/>
    <w:pPr>
      <w:autoSpaceDE w:val="0"/>
      <w:autoSpaceDN w:val="0"/>
      <w:adjustRightInd w:val="0"/>
    </w:pPr>
    <w:rPr>
      <w:rFonts w:ascii="Century Gothic" w:eastAsiaTheme="minorHAnsi" w:hAnsi="Century Gothic" w:cs="Century Gothic"/>
      <w:color w:val="000000"/>
      <w:sz w:val="24"/>
      <w:szCs w:val="24"/>
      <w:lang w:eastAsia="en-US"/>
    </w:rPr>
  </w:style>
  <w:style w:type="table" w:customStyle="1" w:styleId="Tabelacomgrade1">
    <w:name w:val="Tabela com grade1"/>
    <w:basedOn w:val="Tabelanormal"/>
    <w:next w:val="Tabelacomgrade"/>
    <w:uiPriority w:val="59"/>
    <w:rsid w:val="00BF622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tulo21">
    <w:name w:val="Título 21"/>
    <w:basedOn w:val="Normal"/>
    <w:uiPriority w:val="1"/>
    <w:qFormat/>
    <w:rsid w:val="005D342B"/>
    <w:pPr>
      <w:ind w:left="119"/>
      <w:outlineLvl w:val="2"/>
    </w:pPr>
    <w:rPr>
      <w:rFonts w:ascii="Courier New" w:eastAsia="Courier New" w:hAnsi="Courier New"/>
      <w:b/>
      <w:bCs/>
      <w:sz w:val="20"/>
      <w:szCs w:val="20"/>
    </w:rPr>
  </w:style>
  <w:style w:type="paragraph" w:customStyle="1" w:styleId="western">
    <w:name w:val="western"/>
    <w:basedOn w:val="Normal"/>
    <w:rsid w:val="005D342B"/>
    <w:pPr>
      <w:widowControl/>
      <w:spacing w:before="280" w:after="119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styleId="TextodoEspaoReservado">
    <w:name w:val="Placeholder Text"/>
    <w:basedOn w:val="Fontepargpadro"/>
    <w:uiPriority w:val="99"/>
    <w:semiHidden/>
    <w:rsid w:val="00F35E39"/>
    <w:rPr>
      <w:color w:val="808080"/>
    </w:rPr>
  </w:style>
  <w:style w:type="paragraph" w:customStyle="1" w:styleId="Standard">
    <w:name w:val="Standard"/>
    <w:rsid w:val="00F35E39"/>
    <w:pPr>
      <w:suppressAutoHyphens/>
    </w:pPr>
    <w:rPr>
      <w:kern w:val="2"/>
      <w:sz w:val="24"/>
      <w:szCs w:val="24"/>
      <w:lang w:eastAsia="zh-CN"/>
    </w:rPr>
  </w:style>
  <w:style w:type="table" w:customStyle="1" w:styleId="TableNormal">
    <w:name w:val="Table Normal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tulo11">
    <w:name w:val="Título 11"/>
    <w:basedOn w:val="Normal"/>
    <w:uiPriority w:val="1"/>
    <w:qFormat/>
    <w:rsid w:val="00910B72"/>
    <w:pPr>
      <w:spacing w:before="95"/>
      <w:ind w:left="155"/>
      <w:outlineLvl w:val="1"/>
    </w:pPr>
    <w:rPr>
      <w:rFonts w:ascii="Courier New" w:eastAsia="Courier New" w:hAnsi="Courier New"/>
      <w:u w:val="single"/>
    </w:rPr>
  </w:style>
  <w:style w:type="paragraph" w:customStyle="1" w:styleId="TableParagraph">
    <w:name w:val="Table Paragraph"/>
    <w:basedOn w:val="Normal"/>
    <w:uiPriority w:val="1"/>
    <w:qFormat/>
    <w:rsid w:val="00910B72"/>
  </w:style>
  <w:style w:type="character" w:customStyle="1" w:styleId="st1">
    <w:name w:val="st1"/>
    <w:rsid w:val="00910B72"/>
  </w:style>
  <w:style w:type="paragraph" w:customStyle="1" w:styleId="SemEspaamento1">
    <w:name w:val="Sem Espaçamento1"/>
    <w:rsid w:val="00910B72"/>
    <w:pPr>
      <w:suppressAutoHyphens/>
    </w:pPr>
    <w:rPr>
      <w:rFonts w:eastAsia="Calibri"/>
      <w:kern w:val="2"/>
      <w:sz w:val="24"/>
      <w:szCs w:val="24"/>
      <w:lang w:eastAsia="zh-CN"/>
    </w:rPr>
  </w:style>
  <w:style w:type="character" w:customStyle="1" w:styleId="RodapChar2">
    <w:name w:val="Rodapé Char2"/>
    <w:basedOn w:val="Fontepargpadro"/>
    <w:semiHidden/>
    <w:rsid w:val="00910B72"/>
    <w:rPr>
      <w:lang w:val="pt-BR" w:eastAsia="pt-BR" w:bidi="ar-SA"/>
    </w:rPr>
  </w:style>
  <w:style w:type="paragraph" w:styleId="Textodenotaderodap">
    <w:name w:val="footnote text"/>
    <w:basedOn w:val="Normal"/>
    <w:link w:val="TextodenotaderodapChar"/>
    <w:rsid w:val="00910B72"/>
    <w:pPr>
      <w:widowControl/>
      <w:spacing w:after="200" w:line="276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rsid w:val="00910B72"/>
    <w:rPr>
      <w:rFonts w:ascii="Calibri" w:hAnsi="Calibri"/>
      <w:lang w:eastAsia="en-US"/>
    </w:rPr>
  </w:style>
  <w:style w:type="character" w:styleId="Refdenotaderodap">
    <w:name w:val="footnote reference"/>
    <w:basedOn w:val="Fontepargpadro"/>
    <w:rsid w:val="00910B72"/>
    <w:rPr>
      <w:vertAlign w:val="superscript"/>
    </w:rPr>
  </w:style>
  <w:style w:type="paragraph" w:customStyle="1" w:styleId="yiv6422023043msobodytext">
    <w:name w:val="yiv6422023043msobodytext"/>
    <w:basedOn w:val="Normal"/>
    <w:rsid w:val="00910B72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t-BR"/>
    </w:rPr>
  </w:style>
  <w:style w:type="paragraph" w:customStyle="1" w:styleId="Normal0">
    <w:name w:val="[Normal]"/>
    <w:uiPriority w:val="99"/>
    <w:rsid w:val="00910B7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3">
    <w:name w:val="Body Text 3"/>
    <w:basedOn w:val="Normal"/>
    <w:link w:val="Corpodetexto3Char"/>
    <w:rsid w:val="0083095A"/>
    <w:pPr>
      <w:widowControl/>
      <w:spacing w:after="120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Corpodetexto3Char">
    <w:name w:val="Corpo de texto 3 Char"/>
    <w:basedOn w:val="Fontepargpadro"/>
    <w:link w:val="Corpodetexto3"/>
    <w:rsid w:val="0083095A"/>
    <w:rPr>
      <w:sz w:val="16"/>
      <w:szCs w:val="16"/>
    </w:rPr>
  </w:style>
  <w:style w:type="table" w:customStyle="1" w:styleId="Tabelacomgrade2">
    <w:name w:val="Tabela com grade2"/>
    <w:basedOn w:val="Tabelanormal"/>
    <w:next w:val="Tabelacomgrade"/>
    <w:uiPriority w:val="39"/>
    <w:rsid w:val="00D05FE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qFormat/>
    <w:rsid w:val="00973FE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Ttulo3Char">
    <w:name w:val="Título 3 Char"/>
    <w:basedOn w:val="Fontepargpadro"/>
    <w:link w:val="Ttulo3"/>
    <w:semiHidden/>
    <w:rsid w:val="00EB722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Recuodecorpodetexto">
    <w:name w:val="Body Text Indent"/>
    <w:basedOn w:val="Normal"/>
    <w:link w:val="RecuodecorpodetextoChar"/>
    <w:unhideWhenUsed/>
    <w:rsid w:val="00EB722A"/>
    <w:pPr>
      <w:widowControl/>
      <w:spacing w:after="120" w:line="259" w:lineRule="auto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EB722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tulo6Char">
    <w:name w:val="Título 6 Char"/>
    <w:basedOn w:val="Fontepargpadro"/>
    <w:link w:val="Ttulo6"/>
    <w:semiHidden/>
    <w:rsid w:val="007D24F4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Ttulo1Char">
    <w:name w:val="Título 1 Char"/>
    <w:basedOn w:val="Fontepargpadro"/>
    <w:link w:val="Ttulo1"/>
    <w:rsid w:val="007D24F4"/>
    <w:rPr>
      <w:rFonts w:eastAsiaTheme="minorHAnsi" w:cstheme="minorBidi"/>
      <w:b/>
      <w:sz w:val="28"/>
      <w:szCs w:val="22"/>
      <w:u w:val="single"/>
      <w:lang w:val="en-US" w:eastAsia="en-US"/>
    </w:rPr>
  </w:style>
  <w:style w:type="character" w:customStyle="1" w:styleId="Corpodetexto2Char">
    <w:name w:val="Corpo de texto 2 Char"/>
    <w:basedOn w:val="Fontepargpadro"/>
    <w:link w:val="Corpodetexto2"/>
    <w:rsid w:val="007D24F4"/>
    <w:rPr>
      <w:rFonts w:eastAsiaTheme="minorHAnsi" w:cstheme="minorBidi"/>
      <w:sz w:val="24"/>
      <w:szCs w:val="22"/>
      <w:lang w:val="en-US" w:eastAsia="en-US"/>
    </w:rPr>
  </w:style>
  <w:style w:type="paragraph" w:styleId="TextosemFormatao">
    <w:name w:val="Plain Text"/>
    <w:basedOn w:val="Normal"/>
    <w:link w:val="TextosemFormataoChar"/>
    <w:semiHidden/>
    <w:unhideWhenUsed/>
    <w:rsid w:val="007D24F4"/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7D24F4"/>
    <w:rPr>
      <w:rFonts w:ascii="Consolas" w:eastAsiaTheme="minorHAnsi" w:hAnsi="Consolas" w:cs="Consolas"/>
      <w:sz w:val="21"/>
      <w:szCs w:val="21"/>
      <w:lang w:eastAsia="en-US"/>
    </w:rPr>
  </w:style>
  <w:style w:type="paragraph" w:customStyle="1" w:styleId="msonormal0">
    <w:name w:val="msonormal"/>
    <w:basedOn w:val="Normal"/>
    <w:rsid w:val="007D24F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6">
    <w:name w:val="xl66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xl67">
    <w:name w:val="xl67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8">
    <w:name w:val="xl68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xl69">
    <w:name w:val="xl69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70">
    <w:name w:val="xl70"/>
    <w:basedOn w:val="Normal"/>
    <w:rsid w:val="007D24F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0B11AC"/>
    <w:rPr>
      <w:color w:val="800080"/>
      <w:u w:val="single"/>
    </w:rPr>
  </w:style>
  <w:style w:type="paragraph" w:customStyle="1" w:styleId="xl71">
    <w:name w:val="xl71"/>
    <w:basedOn w:val="Normal"/>
    <w:rsid w:val="000B11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Ttulo4Char">
    <w:name w:val="Título 4 Char"/>
    <w:basedOn w:val="Fontepargpadro"/>
    <w:link w:val="Ttulo4"/>
    <w:semiHidden/>
    <w:rsid w:val="00104252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paragraph" w:customStyle="1" w:styleId="Nvel2">
    <w:name w:val="Nível 2"/>
    <w:basedOn w:val="Normal"/>
    <w:next w:val="Normal"/>
    <w:rsid w:val="00104252"/>
    <w:pPr>
      <w:widowControl/>
      <w:spacing w:after="120"/>
      <w:jc w:val="both"/>
    </w:pPr>
    <w:rPr>
      <w:rFonts w:ascii="Arial" w:eastAsiaTheme="minorEastAsia" w:hAnsi="Arial" w:cs="Times New Roman"/>
      <w:b/>
      <w:sz w:val="24"/>
      <w:szCs w:val="20"/>
      <w:lang w:eastAsia="pt-BR"/>
    </w:rPr>
  </w:style>
  <w:style w:type="character" w:customStyle="1" w:styleId="normalchar1">
    <w:name w:val="normal__char1"/>
    <w:rsid w:val="00104252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104252"/>
  </w:style>
  <w:style w:type="paragraph" w:styleId="Commarcadores5">
    <w:name w:val="List Bullet 5"/>
    <w:basedOn w:val="Normal"/>
    <w:rsid w:val="00104252"/>
    <w:pPr>
      <w:widowControl/>
      <w:numPr>
        <w:numId w:val="2"/>
      </w:numPr>
      <w:contextualSpacing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citao2">
    <w:name w:val="citação 2"/>
    <w:basedOn w:val="Citao"/>
    <w:link w:val="citao2Char"/>
    <w:qFormat/>
    <w:rsid w:val="00104252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sz w:val="26"/>
      <w:szCs w:val="20"/>
    </w:rPr>
  </w:style>
  <w:style w:type="character" w:customStyle="1" w:styleId="citao2Char">
    <w:name w:val="citação 2 Char"/>
    <w:basedOn w:val="CitaoChar"/>
    <w:link w:val="citao2"/>
    <w:rsid w:val="00104252"/>
    <w:rPr>
      <w:rFonts w:ascii="Arial" w:eastAsia="Calibri" w:hAnsi="Arial" w:cs="Tahoma"/>
      <w:i/>
      <w:iCs/>
      <w:color w:val="000000"/>
      <w:sz w:val="26"/>
      <w:shd w:val="clear" w:color="auto" w:fill="FFFFCC"/>
      <w:lang w:eastAsia="en-US"/>
    </w:rPr>
  </w:style>
  <w:style w:type="numbering" w:customStyle="1" w:styleId="Estilo1">
    <w:name w:val="Estilo1"/>
    <w:uiPriority w:val="99"/>
    <w:rsid w:val="00104252"/>
    <w:pPr>
      <w:numPr>
        <w:numId w:val="3"/>
      </w:numPr>
    </w:pPr>
  </w:style>
  <w:style w:type="numbering" w:customStyle="1" w:styleId="Estilo2">
    <w:name w:val="Estilo2"/>
    <w:uiPriority w:val="99"/>
    <w:rsid w:val="00104252"/>
    <w:pPr>
      <w:numPr>
        <w:numId w:val="4"/>
      </w:numPr>
    </w:pPr>
  </w:style>
  <w:style w:type="numbering" w:customStyle="1" w:styleId="Estilo3">
    <w:name w:val="Estilo3"/>
    <w:uiPriority w:val="99"/>
    <w:rsid w:val="00104252"/>
    <w:pPr>
      <w:numPr>
        <w:numId w:val="5"/>
      </w:numPr>
    </w:pPr>
  </w:style>
  <w:style w:type="numbering" w:customStyle="1" w:styleId="Estilo4">
    <w:name w:val="Estilo4"/>
    <w:uiPriority w:val="99"/>
    <w:rsid w:val="00104252"/>
    <w:pPr>
      <w:numPr>
        <w:numId w:val="6"/>
      </w:numPr>
    </w:pPr>
  </w:style>
  <w:style w:type="numbering" w:customStyle="1" w:styleId="Estilo5">
    <w:name w:val="Estilo5"/>
    <w:uiPriority w:val="99"/>
    <w:rsid w:val="00104252"/>
    <w:pPr>
      <w:numPr>
        <w:numId w:val="7"/>
      </w:numPr>
    </w:pPr>
  </w:style>
  <w:style w:type="numbering" w:customStyle="1" w:styleId="Estilo6">
    <w:name w:val="Estilo6"/>
    <w:uiPriority w:val="99"/>
    <w:rsid w:val="00104252"/>
    <w:pPr>
      <w:numPr>
        <w:numId w:val="8"/>
      </w:numPr>
    </w:pPr>
  </w:style>
  <w:style w:type="character" w:styleId="Refdecomentrio">
    <w:name w:val="annotation reference"/>
    <w:basedOn w:val="Fontepargpadro"/>
    <w:uiPriority w:val="99"/>
    <w:unhideWhenUsed/>
    <w:rsid w:val="0010425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104252"/>
    <w:pPr>
      <w:widowControl/>
    </w:pPr>
    <w:rPr>
      <w:rFonts w:ascii="Ecofont_Spranq_eco_Sans" w:eastAsiaTheme="minorEastAsia" w:hAnsi="Ecofont_Spranq_eco_Sans" w:cs="Tahoma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104252"/>
    <w:rPr>
      <w:rFonts w:ascii="Ecofont_Spranq_eco_Sans" w:eastAsiaTheme="minorEastAsia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10425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104252"/>
    <w:rPr>
      <w:rFonts w:ascii="Ecofont_Spranq_eco_Sans" w:eastAsiaTheme="minorEastAsia" w:hAnsi="Ecofont_Spranq_eco_Sans" w:cs="Tahoma"/>
      <w:b/>
      <w:bCs/>
    </w:rPr>
  </w:style>
  <w:style w:type="paragraph" w:customStyle="1" w:styleId="Nivel01">
    <w:name w:val="Nivel 01"/>
    <w:basedOn w:val="Ttulo1"/>
    <w:next w:val="Normal"/>
    <w:link w:val="Nivel01Char"/>
    <w:qFormat/>
    <w:rsid w:val="00104252"/>
    <w:pPr>
      <w:keepLines/>
      <w:widowControl/>
      <w:numPr>
        <w:numId w:val="1"/>
      </w:numPr>
      <w:tabs>
        <w:tab w:val="left" w:pos="567"/>
      </w:tabs>
      <w:spacing w:before="240"/>
      <w:jc w:val="both"/>
    </w:pPr>
    <w:rPr>
      <w:rFonts w:ascii="Ecofont_Spranq_eco_Sans" w:eastAsiaTheme="majorEastAsia" w:hAnsi="Ecofont_Spranq_eco_Sans" w:cs="Times New Roman"/>
      <w:bCs/>
      <w:color w:val="000000"/>
      <w:sz w:val="24"/>
      <w:szCs w:val="20"/>
      <w:u w:val="none"/>
      <w:lang w:eastAsia="pt-BR"/>
    </w:rPr>
  </w:style>
  <w:style w:type="paragraph" w:customStyle="1" w:styleId="Nivel01Titulo">
    <w:name w:val="Nivel_01_Titulo"/>
    <w:basedOn w:val="Nivel01"/>
    <w:link w:val="Nivel01TituloChar"/>
    <w:rsid w:val="00104252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Char">
    <w:name w:val="Nivel 01 Char"/>
    <w:basedOn w:val="TtuloChar"/>
    <w:link w:val="Nivel01"/>
    <w:rsid w:val="00104252"/>
    <w:rPr>
      <w:rFonts w:ascii="Ecofont_Spranq_eco_Sans" w:eastAsiaTheme="majorEastAsia" w:hAnsi="Ecofont_Spranq_eco_Sans"/>
      <w:b/>
      <w:bCs/>
      <w:color w:val="000000"/>
      <w:sz w:val="24"/>
    </w:rPr>
  </w:style>
  <w:style w:type="character" w:customStyle="1" w:styleId="Nivel01TituloChar">
    <w:name w:val="Nivel_01_Titulo Char"/>
    <w:basedOn w:val="Nivel01Char"/>
    <w:link w:val="Nivel01Titulo"/>
    <w:rsid w:val="00104252"/>
    <w:rPr>
      <w:rFonts w:ascii="Ecofont_Spranq_eco_Sans" w:eastAsiaTheme="majorEastAsia" w:hAnsi="Ecofont_Spranq_eco_Sans" w:cstheme="majorBidi"/>
      <w:b/>
      <w:bCs/>
      <w:color w:val="000000" w:themeColor="text1"/>
      <w:spacing w:val="5"/>
      <w:kern w:val="28"/>
      <w:sz w:val="52"/>
      <w:szCs w:val="52"/>
    </w:rPr>
  </w:style>
  <w:style w:type="paragraph" w:customStyle="1" w:styleId="PADRO">
    <w:name w:val="PADRÃO"/>
    <w:rsid w:val="00104252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104252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qFormat/>
    <w:rsid w:val="00104252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0"/>
      <w:lang w:eastAsia="pt-BR"/>
    </w:rPr>
  </w:style>
  <w:style w:type="paragraph" w:customStyle="1" w:styleId="paragraph">
    <w:name w:val="paragraph"/>
    <w:basedOn w:val="Normal"/>
    <w:rsid w:val="0010425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104252"/>
  </w:style>
  <w:style w:type="character" w:customStyle="1" w:styleId="eop">
    <w:name w:val="eop"/>
    <w:basedOn w:val="Fontepargpadro"/>
    <w:rsid w:val="00104252"/>
  </w:style>
  <w:style w:type="character" w:customStyle="1" w:styleId="spellingerror">
    <w:name w:val="spellingerror"/>
    <w:basedOn w:val="Fontepargpadro"/>
    <w:rsid w:val="00104252"/>
  </w:style>
  <w:style w:type="paragraph" w:customStyle="1" w:styleId="Nivel10">
    <w:name w:val="Nivel1"/>
    <w:basedOn w:val="Ttulo1"/>
    <w:link w:val="Nivel1Char"/>
    <w:qFormat/>
    <w:rsid w:val="00104252"/>
    <w:pPr>
      <w:keepLines/>
      <w:widowControl/>
      <w:spacing w:before="480" w:line="276" w:lineRule="auto"/>
      <w:ind w:left="357" w:hanging="357"/>
      <w:jc w:val="both"/>
    </w:pPr>
    <w:rPr>
      <w:rFonts w:ascii="Arial" w:eastAsiaTheme="majorEastAsia" w:hAnsi="Arial" w:cs="Arial"/>
      <w:color w:val="000000"/>
      <w:szCs w:val="28"/>
      <w:lang w:val="en-US"/>
    </w:rPr>
  </w:style>
  <w:style w:type="character" w:customStyle="1" w:styleId="Nivel1Char">
    <w:name w:val="Nivel1 Char"/>
    <w:basedOn w:val="Ttulo1Char"/>
    <w:link w:val="Nivel10"/>
    <w:rsid w:val="00104252"/>
    <w:rPr>
      <w:rFonts w:ascii="Arial" w:eastAsiaTheme="majorEastAsia" w:hAnsi="Arial" w:cs="Arial"/>
      <w:b/>
      <w:color w:val="000000"/>
      <w:sz w:val="28"/>
      <w:szCs w:val="28"/>
      <w:u w:val="single"/>
      <w:lang w:val="en-US" w:eastAsia="en-US"/>
    </w:rPr>
  </w:style>
  <w:style w:type="paragraph" w:customStyle="1" w:styleId="PargrafodaLista1">
    <w:name w:val="Parágrafo da Lista1"/>
    <w:basedOn w:val="Normal"/>
    <w:qFormat/>
    <w:rsid w:val="00104252"/>
    <w:pPr>
      <w:widowControl/>
      <w:ind w:left="720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paragraph" w:customStyle="1" w:styleId="Nivel2">
    <w:name w:val="Nivel 2"/>
    <w:link w:val="Nivel2Char"/>
    <w:qFormat/>
    <w:rsid w:val="00104252"/>
    <w:pPr>
      <w:numPr>
        <w:ilvl w:val="1"/>
        <w:numId w:val="13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qFormat/>
    <w:rsid w:val="00104252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qFormat/>
    <w:rsid w:val="00104252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104252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104252"/>
    <w:pPr>
      <w:numPr>
        <w:ilvl w:val="4"/>
      </w:numPr>
      <w:ind w:left="3348" w:hanging="1080"/>
    </w:pPr>
  </w:style>
  <w:style w:type="character" w:customStyle="1" w:styleId="Nivel4Char">
    <w:name w:val="Nivel 4 Char"/>
    <w:basedOn w:val="Fontepargpadro"/>
    <w:link w:val="Nivel4"/>
    <w:rsid w:val="00104252"/>
    <w:rPr>
      <w:rFonts w:ascii="Ecofont_Spranq_eco_Sans" w:eastAsia="Arial Unicode MS" w:hAnsi="Ecofont_Spranq_eco_Sans" w:cs="Arial"/>
    </w:rPr>
  </w:style>
  <w:style w:type="paragraph" w:customStyle="1" w:styleId="textbody">
    <w:name w:val="textbody"/>
    <w:basedOn w:val="Normal"/>
    <w:rsid w:val="0010425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104252"/>
    <w:rPr>
      <w:color w:val="605E5C"/>
      <w:shd w:val="clear" w:color="auto" w:fill="E1DFDD"/>
    </w:rPr>
  </w:style>
  <w:style w:type="paragraph" w:customStyle="1" w:styleId="semestilo">
    <w:name w:val="(sem estilo"/>
    <w:basedOn w:val="Normal"/>
    <w:rsid w:val="00104252"/>
    <w:pPr>
      <w:widowControl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SombreamentoMdio1-nfase31">
    <w:name w:val="Sombreamento Médio 1 - Ênfase 31"/>
    <w:basedOn w:val="Normal"/>
    <w:next w:val="Normal"/>
    <w:rsid w:val="00BD3358"/>
    <w:pPr>
      <w:widowControl/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character" w:customStyle="1" w:styleId="Nivel2Char">
    <w:name w:val="Nivel 2 Char"/>
    <w:basedOn w:val="Fontepargpadro"/>
    <w:link w:val="Nivel2"/>
    <w:rsid w:val="00BD3358"/>
    <w:rPr>
      <w:rFonts w:ascii="Ecofont_Spranq_eco_Sans" w:eastAsia="Arial Unicode MS" w:hAnsi="Ecofont_Spranq_eco_Sans"/>
    </w:rPr>
  </w:style>
  <w:style w:type="character" w:customStyle="1" w:styleId="apple-converted-space">
    <w:name w:val="apple-converted-space"/>
    <w:basedOn w:val="Fontepargpadro"/>
    <w:rsid w:val="00BD3358"/>
  </w:style>
  <w:style w:type="character" w:customStyle="1" w:styleId="UnresolvedMention">
    <w:name w:val="Unresolved Mention"/>
    <w:basedOn w:val="Fontepargpadro"/>
    <w:uiPriority w:val="99"/>
    <w:semiHidden/>
    <w:unhideWhenUsed/>
    <w:rsid w:val="00216878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semiHidden/>
    <w:rsid w:val="0078089A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paragraph" w:customStyle="1" w:styleId="Corpodetexto21">
    <w:name w:val="Corpo de texto 21"/>
    <w:basedOn w:val="Normal"/>
    <w:uiPriority w:val="99"/>
    <w:rsid w:val="0078089A"/>
    <w:pPr>
      <w:ind w:firstLine="1560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9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err\AppData\Roaming\Microsoft\Modelos\Papel%20timbrado%20retrat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2019-11-04T00:00:00</PublishDate>
  <Abstract/>
  <CompanyAddress>12:30h às 12:50h</CompanyAddress>
  <CompanyPhone/>
  <CompanyFax>13:00h</CompanyFax>
  <CompanyEmail>060/2019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A085C97-EE1F-4E43-8D42-F4619FA54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Papel timbrado retrato</Template>
  <TotalTime>0</TotalTime>
  <Pages>1</Pages>
  <Words>214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TERMO ADMINISTRATIVO DE CESSÃO DE USO DE BEM PÚBLICO</vt:lpstr>
    </vt:vector>
  </TitlesOfParts>
  <Manager>ITEM</Manager>
  <Company>Nogueira e Nogueira Advogados Associados</Company>
  <LinksUpToDate>false</LinksUpToDate>
  <CharactersWithSpaces>1371</CharactersWithSpaces>
  <SharedDoc>false</SharedDoc>
  <HLinks>
    <vt:vector size="6" baseType="variant">
      <vt:variant>
        <vt:i4>54</vt:i4>
      </vt:variant>
      <vt:variant>
        <vt:i4>0</vt:i4>
      </vt:variant>
      <vt:variant>
        <vt:i4>0</vt:i4>
      </vt:variant>
      <vt:variant>
        <vt:i4>5</vt:i4>
      </vt:variant>
      <vt:variant>
        <vt:lpwstr>mailto:prefeitura@riodoce.mg.gov.br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 ADMINISTRATIVO DE CESSÃO DE USO DE BEM PÚBLICO</dc:title>
  <dc:subject>001/2017</dc:subject>
  <dc:creator>CONTRATAÇÃO DE EMPRESA ESPECIALIZADA EM ASSESSORIA CONTÁBIL, PARA ATENDIMENTO AS NORMAS BRASILEIRAS DE CONTABILIDADE APLICADAS AO SETOR PÚBLICO – NBCASP, AS EXIGÊNCIAS DO SICOM, DO SIOPE, DO SIOPS E DO SICONFI NO REGULAR EXERCÍCIO DAS FUNÇÕES DO PODER EXECUTIVO.</dc:creator>
  <cp:keywords>008/2016</cp:keywords>
  <dc:description>PREGÃO PRESENCIAL</dc:description>
  <cp:lastModifiedBy>LICITAÇÃO</cp:lastModifiedBy>
  <cp:revision>2</cp:revision>
  <cp:lastPrinted>2020-11-09T18:12:00Z</cp:lastPrinted>
  <dcterms:created xsi:type="dcterms:W3CDTF">2022-02-18T12:21:00Z</dcterms:created>
  <dcterms:modified xsi:type="dcterms:W3CDTF">2022-02-18T12:21:00Z</dcterms:modified>
  <cp:category>104/2019</cp:category>
</cp:coreProperties>
</file>